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08D2" w:rsidRPr="000B11E4" w:rsidRDefault="007F08D2" w:rsidP="00A61588">
      <w:pPr>
        <w:pStyle w:val="Header"/>
        <w:tabs>
          <w:tab w:val="left" w:pos="6345"/>
        </w:tabs>
        <w:ind w:firstLine="708"/>
        <w:rPr>
          <w:b/>
          <w:sz w:val="28"/>
          <w:szCs w:val="28"/>
        </w:rPr>
      </w:pPr>
      <w:r>
        <w:rPr>
          <w:noProof/>
          <w:lang w:eastAsia="ro-RO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ine 1" o:spid="_x0000_s1026" type="#_x0000_t75" style="position:absolute;left:0;text-align:left;margin-left:-52.1pt;margin-top:2.65pt;width:81.75pt;height:61.5pt;z-index:251658240;visibility:visible">
            <v:imagedata r:id="rId5" o:title=""/>
          </v:shape>
        </w:pict>
      </w:r>
      <w:r>
        <w:rPr>
          <w:noProof/>
          <w:lang w:eastAsia="ro-RO"/>
        </w:rPr>
        <w:pict>
          <v:shape id="Picture 3" o:spid="_x0000_s1027" type="#_x0000_t75" alt="Imagini pentru logo ministerul educatiei nationale" style="position:absolute;left:0;text-align:left;margin-left:498.4pt;margin-top:2.85pt;width:213pt;height:55.5pt;z-index:-251657216;visibility:visible" wrapcoords="-76 0 -76 21308 21600 21308 21600 0 -76 0">
            <v:imagedata r:id="rId6" o:title=""/>
            <w10:wrap type="through"/>
          </v:shape>
        </w:pict>
      </w:r>
      <w:r>
        <w:rPr>
          <w:b/>
          <w:sz w:val="28"/>
          <w:szCs w:val="28"/>
        </w:rPr>
        <w:t xml:space="preserve"> </w:t>
      </w:r>
      <w:r w:rsidRPr="000B11E4">
        <w:rPr>
          <w:b/>
          <w:sz w:val="28"/>
          <w:szCs w:val="28"/>
        </w:rPr>
        <w:t>ŞCOALA GIMNAZIALĂ RAPOLTU MARE</w:t>
      </w:r>
      <w:r>
        <w:rPr>
          <w:b/>
          <w:sz w:val="28"/>
          <w:szCs w:val="28"/>
        </w:rPr>
        <w:tab/>
      </w:r>
    </w:p>
    <w:p w:rsidR="007F08D2" w:rsidRPr="000B11E4" w:rsidRDefault="007F08D2" w:rsidP="00A61588">
      <w:pPr>
        <w:pStyle w:val="Header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Pr="000B11E4">
        <w:rPr>
          <w:sz w:val="28"/>
          <w:szCs w:val="28"/>
        </w:rPr>
        <w:t>Loc: Rapoltu M</w:t>
      </w:r>
      <w:r>
        <w:rPr>
          <w:sz w:val="28"/>
          <w:szCs w:val="28"/>
        </w:rPr>
        <w:t>are    Nr: 45   cod: 337365  HD</w:t>
      </w:r>
    </w:p>
    <w:p w:rsidR="007F08D2" w:rsidRDefault="007F08D2" w:rsidP="00A61588">
      <w:pPr>
        <w:pStyle w:val="Header"/>
        <w:tabs>
          <w:tab w:val="clear" w:pos="4536"/>
          <w:tab w:val="left" w:pos="3960"/>
          <w:tab w:val="left" w:pos="8025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Pr="000B11E4">
        <w:rPr>
          <w:sz w:val="28"/>
          <w:szCs w:val="28"/>
        </w:rPr>
        <w:t xml:space="preserve">Tel/fax: 0254-264287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7F08D2" w:rsidRPr="000B11E4" w:rsidRDefault="007F08D2" w:rsidP="00A61588">
      <w:pPr>
        <w:pStyle w:val="Header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Pr="000B11E4">
        <w:rPr>
          <w:sz w:val="28"/>
          <w:szCs w:val="28"/>
        </w:rPr>
        <w:t xml:space="preserve">E-mail: </w:t>
      </w:r>
      <w:hyperlink r:id="rId7" w:history="1">
        <w:r w:rsidRPr="000B11E4">
          <w:rPr>
            <w:rStyle w:val="Hyperlink"/>
            <w:sz w:val="28"/>
            <w:szCs w:val="28"/>
          </w:rPr>
          <w:t>scoalarapolt@yahoo.com</w:t>
        </w:r>
      </w:hyperlink>
    </w:p>
    <w:p w:rsidR="007F08D2" w:rsidRDefault="007F08D2" w:rsidP="00A61588">
      <w:pPr>
        <w:pStyle w:val="Header"/>
      </w:pPr>
    </w:p>
    <w:p w:rsidR="007F08D2" w:rsidRPr="00D72289" w:rsidRDefault="007F08D2" w:rsidP="00A61588">
      <w:pPr>
        <w:jc w:val="center"/>
        <w:outlineLvl w:val="0"/>
        <w:rPr>
          <w:sz w:val="28"/>
          <w:szCs w:val="28"/>
        </w:rPr>
      </w:pPr>
      <w:bookmarkStart w:id="0" w:name="_GoBack"/>
      <w:bookmarkEnd w:id="0"/>
      <w:r w:rsidRPr="00D72289">
        <w:rPr>
          <w:sz w:val="28"/>
          <w:szCs w:val="28"/>
        </w:rPr>
        <w:t>PROGRAMUL ACTIVITĂŢILOR EDUCATIVE EXTRACURRICULARE ŞI EXTRAŞCOLARE</w:t>
      </w:r>
    </w:p>
    <w:p w:rsidR="007F08D2" w:rsidRPr="00D72289" w:rsidRDefault="007F08D2" w:rsidP="00A61588">
      <w:pPr>
        <w:jc w:val="center"/>
        <w:outlineLvl w:val="0"/>
        <w:rPr>
          <w:b/>
          <w:sz w:val="28"/>
          <w:szCs w:val="28"/>
        </w:rPr>
      </w:pPr>
      <w:r w:rsidRPr="00D72289">
        <w:rPr>
          <w:b/>
          <w:sz w:val="28"/>
          <w:szCs w:val="28"/>
        </w:rPr>
        <w:t>„</w:t>
      </w:r>
      <w:r>
        <w:rPr>
          <w:b/>
          <w:sz w:val="28"/>
          <w:szCs w:val="28"/>
        </w:rPr>
        <w:t xml:space="preserve"> SĂ ŞTII  MAI MULT, SĂ FII MAI BUN!</w:t>
      </w:r>
      <w:r w:rsidRPr="00D72289">
        <w:rPr>
          <w:b/>
          <w:sz w:val="28"/>
          <w:szCs w:val="28"/>
        </w:rPr>
        <w:t>”</w:t>
      </w:r>
    </w:p>
    <w:p w:rsidR="007F08D2" w:rsidRDefault="007F08D2" w:rsidP="00A61588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22-26 APRILIE</w:t>
      </w:r>
      <w:r w:rsidRPr="00D72289">
        <w:rPr>
          <w:b/>
          <w:sz w:val="28"/>
          <w:szCs w:val="28"/>
        </w:rPr>
        <w:t xml:space="preserve"> 201</w:t>
      </w:r>
      <w:r>
        <w:rPr>
          <w:b/>
          <w:sz w:val="28"/>
          <w:szCs w:val="28"/>
        </w:rPr>
        <w:t>8</w:t>
      </w: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17"/>
        <w:gridCol w:w="2737"/>
        <w:gridCol w:w="1777"/>
        <w:gridCol w:w="1777"/>
        <w:gridCol w:w="1778"/>
        <w:gridCol w:w="1778"/>
        <w:gridCol w:w="1918"/>
        <w:gridCol w:w="1985"/>
      </w:tblGrid>
      <w:tr w:rsidR="007F08D2" w:rsidRPr="00110B3D" w:rsidTr="00110B3D">
        <w:tc>
          <w:tcPr>
            <w:tcW w:w="817" w:type="dxa"/>
          </w:tcPr>
          <w:p w:rsidR="007F08D2" w:rsidRPr="00110B3D" w:rsidRDefault="007F08D2" w:rsidP="00110B3D">
            <w:pPr>
              <w:spacing w:after="0" w:line="240" w:lineRule="auto"/>
              <w:jc w:val="center"/>
              <w:outlineLvl w:val="0"/>
              <w:rPr>
                <w:b/>
                <w:sz w:val="28"/>
                <w:szCs w:val="28"/>
              </w:rPr>
            </w:pPr>
          </w:p>
        </w:tc>
        <w:tc>
          <w:tcPr>
            <w:tcW w:w="2737" w:type="dxa"/>
          </w:tcPr>
          <w:p w:rsidR="007F08D2" w:rsidRPr="00110B3D" w:rsidRDefault="007F08D2" w:rsidP="00110B3D">
            <w:pPr>
              <w:spacing w:after="0" w:line="240" w:lineRule="auto"/>
              <w:jc w:val="center"/>
              <w:outlineLvl w:val="0"/>
              <w:rPr>
                <w:b/>
                <w:sz w:val="28"/>
                <w:szCs w:val="28"/>
              </w:rPr>
            </w:pPr>
            <w:r w:rsidRPr="00110B3D">
              <w:rPr>
                <w:b/>
              </w:rPr>
              <w:t>Obiectivul</w:t>
            </w:r>
          </w:p>
        </w:tc>
        <w:tc>
          <w:tcPr>
            <w:tcW w:w="1777" w:type="dxa"/>
          </w:tcPr>
          <w:p w:rsidR="007F08D2" w:rsidRPr="00110B3D" w:rsidRDefault="007F08D2" w:rsidP="00110B3D">
            <w:pPr>
              <w:spacing w:after="0" w:line="240" w:lineRule="auto"/>
              <w:jc w:val="center"/>
              <w:outlineLvl w:val="0"/>
              <w:rPr>
                <w:b/>
                <w:sz w:val="28"/>
                <w:szCs w:val="28"/>
              </w:rPr>
            </w:pPr>
            <w:r w:rsidRPr="00110B3D">
              <w:rPr>
                <w:b/>
              </w:rPr>
              <w:t>Tipul  şi  denumirea activităţii</w:t>
            </w:r>
          </w:p>
        </w:tc>
        <w:tc>
          <w:tcPr>
            <w:tcW w:w="1777" w:type="dxa"/>
          </w:tcPr>
          <w:p w:rsidR="007F08D2" w:rsidRPr="00110B3D" w:rsidRDefault="007F08D2" w:rsidP="00110B3D">
            <w:pPr>
              <w:spacing w:after="0" w:line="240" w:lineRule="auto"/>
              <w:jc w:val="center"/>
              <w:rPr>
                <w:b/>
              </w:rPr>
            </w:pPr>
            <w:r w:rsidRPr="00110B3D">
              <w:rPr>
                <w:b/>
              </w:rPr>
              <w:t>Ziua şi</w:t>
            </w:r>
          </w:p>
          <w:p w:rsidR="007F08D2" w:rsidRPr="00110B3D" w:rsidRDefault="007F08D2" w:rsidP="00110B3D">
            <w:pPr>
              <w:spacing w:after="0" w:line="240" w:lineRule="auto"/>
              <w:jc w:val="center"/>
              <w:rPr>
                <w:b/>
              </w:rPr>
            </w:pPr>
            <w:r w:rsidRPr="00110B3D">
              <w:rPr>
                <w:b/>
              </w:rPr>
              <w:t>data</w:t>
            </w:r>
          </w:p>
          <w:p w:rsidR="007F08D2" w:rsidRPr="00110B3D" w:rsidRDefault="007F08D2" w:rsidP="00110B3D">
            <w:pPr>
              <w:spacing w:after="0" w:line="240" w:lineRule="auto"/>
              <w:jc w:val="center"/>
              <w:outlineLvl w:val="0"/>
              <w:rPr>
                <w:b/>
                <w:sz w:val="28"/>
                <w:szCs w:val="28"/>
              </w:rPr>
            </w:pPr>
          </w:p>
        </w:tc>
        <w:tc>
          <w:tcPr>
            <w:tcW w:w="1778" w:type="dxa"/>
          </w:tcPr>
          <w:p w:rsidR="007F08D2" w:rsidRPr="00110B3D" w:rsidRDefault="007F08D2" w:rsidP="00110B3D">
            <w:pPr>
              <w:spacing w:after="0" w:line="240" w:lineRule="auto"/>
              <w:jc w:val="center"/>
              <w:outlineLvl w:val="0"/>
              <w:rPr>
                <w:b/>
                <w:sz w:val="28"/>
                <w:szCs w:val="28"/>
              </w:rPr>
            </w:pPr>
            <w:r w:rsidRPr="00110B3D">
              <w:rPr>
                <w:b/>
              </w:rPr>
              <w:t xml:space="preserve">Modalităţile de organizare </w:t>
            </w:r>
          </w:p>
        </w:tc>
        <w:tc>
          <w:tcPr>
            <w:tcW w:w="1778" w:type="dxa"/>
          </w:tcPr>
          <w:p w:rsidR="007F08D2" w:rsidRPr="00110B3D" w:rsidRDefault="007F08D2" w:rsidP="00110B3D">
            <w:pPr>
              <w:spacing w:after="0" w:line="240" w:lineRule="auto"/>
              <w:jc w:val="center"/>
              <w:rPr>
                <w:b/>
              </w:rPr>
            </w:pPr>
            <w:r w:rsidRPr="00110B3D">
              <w:rPr>
                <w:b/>
              </w:rPr>
              <w:t>Responsabili</w:t>
            </w:r>
          </w:p>
          <w:p w:rsidR="007F08D2" w:rsidRPr="00110B3D" w:rsidRDefault="007F08D2" w:rsidP="00110B3D">
            <w:pPr>
              <w:spacing w:after="0" w:line="240" w:lineRule="auto"/>
              <w:jc w:val="center"/>
              <w:outlineLvl w:val="0"/>
              <w:rPr>
                <w:b/>
                <w:sz w:val="28"/>
                <w:szCs w:val="28"/>
              </w:rPr>
            </w:pPr>
          </w:p>
        </w:tc>
        <w:tc>
          <w:tcPr>
            <w:tcW w:w="1918" w:type="dxa"/>
          </w:tcPr>
          <w:p w:rsidR="007F08D2" w:rsidRPr="00110B3D" w:rsidRDefault="007F08D2" w:rsidP="00110B3D">
            <w:pPr>
              <w:spacing w:after="0" w:line="240" w:lineRule="auto"/>
              <w:jc w:val="center"/>
              <w:outlineLvl w:val="0"/>
              <w:rPr>
                <w:b/>
                <w:sz w:val="28"/>
                <w:szCs w:val="28"/>
              </w:rPr>
            </w:pPr>
            <w:r w:rsidRPr="00110B3D">
              <w:rPr>
                <w:b/>
              </w:rPr>
              <w:t>Participanți</w:t>
            </w:r>
          </w:p>
        </w:tc>
        <w:tc>
          <w:tcPr>
            <w:tcW w:w="1985" w:type="dxa"/>
          </w:tcPr>
          <w:p w:rsidR="007F08D2" w:rsidRPr="00110B3D" w:rsidRDefault="007F08D2" w:rsidP="00110B3D">
            <w:pPr>
              <w:spacing w:after="0" w:line="240" w:lineRule="auto"/>
              <w:jc w:val="center"/>
              <w:rPr>
                <w:b/>
              </w:rPr>
            </w:pPr>
            <w:r w:rsidRPr="00110B3D">
              <w:rPr>
                <w:b/>
              </w:rPr>
              <w:t xml:space="preserve">Indicatori de </w:t>
            </w:r>
          </w:p>
          <w:p w:rsidR="007F08D2" w:rsidRPr="00110B3D" w:rsidRDefault="007F08D2" w:rsidP="00110B3D">
            <w:pPr>
              <w:spacing w:after="0" w:line="240" w:lineRule="auto"/>
              <w:jc w:val="center"/>
              <w:outlineLvl w:val="0"/>
              <w:rPr>
                <w:b/>
                <w:sz w:val="28"/>
                <w:szCs w:val="28"/>
              </w:rPr>
            </w:pPr>
            <w:r w:rsidRPr="00110B3D">
              <w:rPr>
                <w:b/>
              </w:rPr>
              <w:t>evaluare</w:t>
            </w:r>
          </w:p>
        </w:tc>
      </w:tr>
      <w:tr w:rsidR="007F08D2" w:rsidRPr="00110B3D" w:rsidTr="00110B3D">
        <w:tc>
          <w:tcPr>
            <w:tcW w:w="817" w:type="dxa"/>
          </w:tcPr>
          <w:p w:rsidR="007F08D2" w:rsidRPr="00110B3D" w:rsidRDefault="007F08D2" w:rsidP="00110B3D">
            <w:pPr>
              <w:spacing w:after="0" w:line="240" w:lineRule="auto"/>
              <w:jc w:val="center"/>
              <w:outlineLvl w:val="0"/>
            </w:pPr>
            <w:r w:rsidRPr="00110B3D">
              <w:t>1.</w:t>
            </w:r>
          </w:p>
        </w:tc>
        <w:tc>
          <w:tcPr>
            <w:tcW w:w="2737" w:type="dxa"/>
          </w:tcPr>
          <w:p w:rsidR="007F08D2" w:rsidRPr="00110B3D" w:rsidRDefault="007F08D2" w:rsidP="00110B3D">
            <w:pPr>
              <w:spacing w:after="0" w:line="240" w:lineRule="auto"/>
            </w:pPr>
            <w:r w:rsidRPr="00110B3D">
              <w:t>- formarea si cultivarea interesului pentru matematică şi a aplicabilităţii sale în alte domenii;</w:t>
            </w:r>
          </w:p>
          <w:p w:rsidR="007F08D2" w:rsidRPr="00110B3D" w:rsidRDefault="007F08D2" w:rsidP="00110B3D">
            <w:pPr>
              <w:spacing w:after="0" w:line="240" w:lineRule="auto"/>
            </w:pPr>
          </w:p>
          <w:p w:rsidR="007F08D2" w:rsidRPr="00110B3D" w:rsidRDefault="007F08D2" w:rsidP="00110B3D">
            <w:pPr>
              <w:spacing w:after="0" w:line="240" w:lineRule="auto"/>
            </w:pPr>
            <w:r w:rsidRPr="00110B3D">
              <w:t>-  conștientizarea faptului că sportul este un factor important al creșterii, dezvoltării și menținerii stării de sănătate a copiilor;</w:t>
            </w:r>
          </w:p>
          <w:p w:rsidR="007F08D2" w:rsidRPr="00110B3D" w:rsidRDefault="007F08D2" w:rsidP="00110B3D">
            <w:pPr>
              <w:spacing w:after="0" w:line="240" w:lineRule="auto"/>
            </w:pPr>
          </w:p>
          <w:p w:rsidR="007F08D2" w:rsidRPr="00110B3D" w:rsidRDefault="007F08D2" w:rsidP="00110B3D">
            <w:pPr>
              <w:spacing w:after="0" w:line="240" w:lineRule="auto"/>
            </w:pPr>
            <w:r w:rsidRPr="00110B3D">
              <w:t>- trezirea interesului pentru fotografie</w:t>
            </w:r>
          </w:p>
          <w:p w:rsidR="007F08D2" w:rsidRPr="00110B3D" w:rsidRDefault="007F08D2" w:rsidP="00110B3D">
            <w:pPr>
              <w:spacing w:after="0" w:line="240" w:lineRule="auto"/>
            </w:pPr>
          </w:p>
          <w:p w:rsidR="007F08D2" w:rsidRPr="00110B3D" w:rsidRDefault="007F08D2" w:rsidP="00110B3D">
            <w:pPr>
              <w:spacing w:after="0" w:line="240" w:lineRule="auto"/>
            </w:pPr>
          </w:p>
          <w:p w:rsidR="007F08D2" w:rsidRPr="00110B3D" w:rsidRDefault="007F08D2" w:rsidP="00110B3D">
            <w:pPr>
              <w:spacing w:after="0" w:line="240" w:lineRule="auto"/>
            </w:pPr>
          </w:p>
          <w:p w:rsidR="007F08D2" w:rsidRPr="00110B3D" w:rsidRDefault="007F08D2" w:rsidP="00110B3D">
            <w:pPr>
              <w:spacing w:after="0" w:line="240" w:lineRule="auto"/>
            </w:pPr>
            <w:r w:rsidRPr="00110B3D">
              <w:t>- să conștientizeze reperele lăsate de istorie</w:t>
            </w:r>
          </w:p>
          <w:p w:rsidR="007F08D2" w:rsidRPr="00110B3D" w:rsidRDefault="007F08D2" w:rsidP="00110B3D">
            <w:pPr>
              <w:spacing w:after="0" w:line="240" w:lineRule="auto"/>
            </w:pPr>
          </w:p>
          <w:p w:rsidR="007F08D2" w:rsidRPr="00110B3D" w:rsidRDefault="007F08D2" w:rsidP="00110B3D">
            <w:pPr>
              <w:spacing w:after="0" w:line="240" w:lineRule="auto"/>
            </w:pPr>
          </w:p>
          <w:p w:rsidR="007F08D2" w:rsidRPr="00110B3D" w:rsidRDefault="007F08D2" w:rsidP="00110B3D">
            <w:pPr>
              <w:spacing w:after="0" w:line="240" w:lineRule="auto"/>
            </w:pPr>
          </w:p>
          <w:p w:rsidR="007F08D2" w:rsidRPr="00110B3D" w:rsidRDefault="007F08D2" w:rsidP="00110B3D">
            <w:pPr>
              <w:spacing w:after="0" w:line="240" w:lineRule="auto"/>
            </w:pPr>
            <w:r w:rsidRPr="00110B3D">
              <w:t>- să descopere frumusețile Parisului</w:t>
            </w:r>
          </w:p>
          <w:p w:rsidR="007F08D2" w:rsidRPr="00110B3D" w:rsidRDefault="007F08D2" w:rsidP="00110B3D">
            <w:pPr>
              <w:spacing w:after="0" w:line="240" w:lineRule="auto"/>
            </w:pPr>
          </w:p>
          <w:p w:rsidR="007F08D2" w:rsidRPr="00110B3D" w:rsidRDefault="007F08D2" w:rsidP="00110B3D">
            <w:pPr>
              <w:spacing w:after="0" w:line="240" w:lineRule="auto"/>
            </w:pPr>
          </w:p>
          <w:p w:rsidR="007F08D2" w:rsidRPr="00110B3D" w:rsidRDefault="007F08D2" w:rsidP="00110B3D">
            <w:pPr>
              <w:spacing w:after="0" w:line="240" w:lineRule="auto"/>
            </w:pPr>
            <w:r w:rsidRPr="00110B3D">
              <w:t>-  dezvoltarea interesului pentru lectură</w:t>
            </w:r>
          </w:p>
          <w:p w:rsidR="007F08D2" w:rsidRPr="00110B3D" w:rsidRDefault="007F08D2" w:rsidP="00110B3D">
            <w:pPr>
              <w:spacing w:after="0" w:line="240" w:lineRule="auto"/>
              <w:outlineLvl w:val="0"/>
            </w:pPr>
          </w:p>
          <w:p w:rsidR="007F08D2" w:rsidRPr="00110B3D" w:rsidRDefault="007F08D2" w:rsidP="00110B3D">
            <w:pPr>
              <w:spacing w:after="0" w:line="240" w:lineRule="auto"/>
              <w:outlineLvl w:val="0"/>
            </w:pPr>
          </w:p>
          <w:p w:rsidR="007F08D2" w:rsidRPr="00110B3D" w:rsidRDefault="007F08D2" w:rsidP="00110B3D">
            <w:pPr>
              <w:spacing w:after="0" w:line="240" w:lineRule="auto"/>
              <w:outlineLvl w:val="0"/>
            </w:pPr>
          </w:p>
          <w:p w:rsidR="007F08D2" w:rsidRPr="00110B3D" w:rsidRDefault="007F08D2" w:rsidP="00110B3D">
            <w:pPr>
              <w:spacing w:after="0" w:line="240" w:lineRule="auto"/>
              <w:outlineLvl w:val="0"/>
            </w:pPr>
            <w:r w:rsidRPr="00110B3D">
              <w:t>- dezvoltarea interesului pentru religie</w:t>
            </w:r>
          </w:p>
        </w:tc>
        <w:tc>
          <w:tcPr>
            <w:tcW w:w="1777" w:type="dxa"/>
          </w:tcPr>
          <w:p w:rsidR="007F08D2" w:rsidRPr="00110B3D" w:rsidRDefault="007F08D2" w:rsidP="00110B3D">
            <w:pPr>
              <w:spacing w:after="0" w:line="240" w:lineRule="auto"/>
              <w:rPr>
                <w:b/>
                <w:i/>
              </w:rPr>
            </w:pPr>
            <w:r w:rsidRPr="00110B3D">
              <w:rPr>
                <w:b/>
                <w:i/>
              </w:rPr>
              <w:t>Utilitatea matematicii</w:t>
            </w:r>
          </w:p>
          <w:p w:rsidR="007F08D2" w:rsidRPr="00110B3D" w:rsidRDefault="007F08D2" w:rsidP="00110B3D">
            <w:pPr>
              <w:spacing w:after="0" w:line="240" w:lineRule="auto"/>
              <w:rPr>
                <w:b/>
                <w:i/>
              </w:rPr>
            </w:pPr>
          </w:p>
          <w:p w:rsidR="007F08D2" w:rsidRPr="00110B3D" w:rsidRDefault="007F08D2" w:rsidP="00110B3D">
            <w:pPr>
              <w:spacing w:after="0" w:line="240" w:lineRule="auto"/>
              <w:rPr>
                <w:b/>
                <w:i/>
              </w:rPr>
            </w:pPr>
          </w:p>
          <w:p w:rsidR="007F08D2" w:rsidRPr="00110B3D" w:rsidRDefault="007F08D2" w:rsidP="00110B3D">
            <w:pPr>
              <w:spacing w:after="0" w:line="240" w:lineRule="auto"/>
              <w:rPr>
                <w:b/>
                <w:i/>
              </w:rPr>
            </w:pPr>
          </w:p>
          <w:p w:rsidR="007F08D2" w:rsidRPr="00110B3D" w:rsidRDefault="007F08D2" w:rsidP="00110B3D">
            <w:pPr>
              <w:spacing w:after="0" w:line="240" w:lineRule="auto"/>
              <w:rPr>
                <w:b/>
                <w:i/>
              </w:rPr>
            </w:pPr>
          </w:p>
          <w:p w:rsidR="007F08D2" w:rsidRPr="00110B3D" w:rsidRDefault="007F08D2" w:rsidP="00110B3D">
            <w:pPr>
              <w:spacing w:after="0" w:line="240" w:lineRule="auto"/>
              <w:rPr>
                <w:b/>
                <w:i/>
              </w:rPr>
            </w:pPr>
            <w:r w:rsidRPr="00110B3D">
              <w:rPr>
                <w:b/>
                <w:i/>
              </w:rPr>
              <w:t xml:space="preserve">Jocuri sportive </w:t>
            </w:r>
          </w:p>
          <w:p w:rsidR="007F08D2" w:rsidRPr="00110B3D" w:rsidRDefault="007F08D2" w:rsidP="00110B3D">
            <w:pPr>
              <w:spacing w:after="0" w:line="240" w:lineRule="auto"/>
              <w:jc w:val="center"/>
              <w:rPr>
                <w:b/>
                <w:i/>
                <w:sz w:val="28"/>
                <w:szCs w:val="28"/>
              </w:rPr>
            </w:pPr>
          </w:p>
          <w:p w:rsidR="007F08D2" w:rsidRPr="00110B3D" w:rsidRDefault="007F08D2" w:rsidP="00110B3D">
            <w:pPr>
              <w:spacing w:after="0" w:line="240" w:lineRule="auto"/>
              <w:jc w:val="center"/>
              <w:outlineLvl w:val="0"/>
              <w:rPr>
                <w:b/>
                <w:sz w:val="28"/>
                <w:szCs w:val="28"/>
              </w:rPr>
            </w:pPr>
          </w:p>
          <w:p w:rsidR="007F08D2" w:rsidRPr="00110B3D" w:rsidRDefault="007F08D2" w:rsidP="00110B3D">
            <w:pPr>
              <w:spacing w:after="0" w:line="240" w:lineRule="auto"/>
              <w:jc w:val="center"/>
              <w:outlineLvl w:val="0"/>
              <w:rPr>
                <w:b/>
                <w:sz w:val="28"/>
                <w:szCs w:val="28"/>
              </w:rPr>
            </w:pPr>
          </w:p>
          <w:p w:rsidR="007F08D2" w:rsidRPr="00110B3D" w:rsidRDefault="007F08D2" w:rsidP="00110B3D">
            <w:pPr>
              <w:spacing w:after="0" w:line="240" w:lineRule="auto"/>
              <w:jc w:val="center"/>
              <w:outlineLvl w:val="0"/>
              <w:rPr>
                <w:b/>
                <w:sz w:val="28"/>
                <w:szCs w:val="28"/>
              </w:rPr>
            </w:pPr>
          </w:p>
          <w:p w:rsidR="007F08D2" w:rsidRPr="00110B3D" w:rsidRDefault="007F08D2" w:rsidP="00110B3D">
            <w:pPr>
              <w:spacing w:after="0" w:line="240" w:lineRule="auto"/>
              <w:outlineLvl w:val="0"/>
              <w:rPr>
                <w:b/>
                <w:i/>
              </w:rPr>
            </w:pPr>
            <w:r w:rsidRPr="00110B3D">
              <w:rPr>
                <w:b/>
                <w:i/>
              </w:rPr>
              <w:t>Concursul de fotografie – „Frumusețile de lângă noi”</w:t>
            </w:r>
          </w:p>
          <w:p w:rsidR="007F08D2" w:rsidRPr="00110B3D" w:rsidRDefault="007F08D2" w:rsidP="00110B3D">
            <w:pPr>
              <w:spacing w:after="0" w:line="240" w:lineRule="auto"/>
              <w:outlineLvl w:val="0"/>
              <w:rPr>
                <w:b/>
                <w:i/>
              </w:rPr>
            </w:pPr>
          </w:p>
          <w:p w:rsidR="007F08D2" w:rsidRPr="00110B3D" w:rsidRDefault="007F08D2" w:rsidP="00110B3D">
            <w:pPr>
              <w:spacing w:after="0" w:line="240" w:lineRule="auto"/>
              <w:outlineLvl w:val="0"/>
              <w:rPr>
                <w:b/>
                <w:i/>
              </w:rPr>
            </w:pPr>
            <w:r w:rsidRPr="00110B3D">
              <w:rPr>
                <w:b/>
                <w:i/>
              </w:rPr>
              <w:t>Vizionarea unui film documentar despre Primul Război Mondial</w:t>
            </w:r>
          </w:p>
          <w:p w:rsidR="007F08D2" w:rsidRPr="00110B3D" w:rsidRDefault="007F08D2" w:rsidP="00110B3D">
            <w:pPr>
              <w:spacing w:after="0" w:line="240" w:lineRule="auto"/>
              <w:outlineLvl w:val="0"/>
              <w:rPr>
                <w:b/>
                <w:i/>
              </w:rPr>
            </w:pPr>
          </w:p>
          <w:p w:rsidR="007F08D2" w:rsidRPr="00110B3D" w:rsidRDefault="007F08D2" w:rsidP="00110B3D">
            <w:pPr>
              <w:spacing w:after="0" w:line="240" w:lineRule="auto"/>
              <w:rPr>
                <w:b/>
                <w:i/>
              </w:rPr>
            </w:pPr>
            <w:r w:rsidRPr="00110B3D">
              <w:rPr>
                <w:b/>
                <w:i/>
              </w:rPr>
              <w:t>J ʼaime la Paris</w:t>
            </w:r>
          </w:p>
          <w:p w:rsidR="007F08D2" w:rsidRPr="00110B3D" w:rsidRDefault="007F08D2" w:rsidP="00110B3D">
            <w:pPr>
              <w:spacing w:after="0" w:line="240" w:lineRule="auto"/>
              <w:rPr>
                <w:b/>
                <w:i/>
              </w:rPr>
            </w:pPr>
          </w:p>
          <w:p w:rsidR="007F08D2" w:rsidRPr="00110B3D" w:rsidRDefault="007F08D2" w:rsidP="00110B3D">
            <w:pPr>
              <w:spacing w:after="0" w:line="240" w:lineRule="auto"/>
              <w:outlineLvl w:val="0"/>
              <w:rPr>
                <w:b/>
                <w:i/>
              </w:rPr>
            </w:pPr>
          </w:p>
          <w:p w:rsidR="007F08D2" w:rsidRPr="00110B3D" w:rsidRDefault="007F08D2" w:rsidP="00110B3D">
            <w:pPr>
              <w:spacing w:after="0" w:line="240" w:lineRule="auto"/>
              <w:outlineLvl w:val="0"/>
              <w:rPr>
                <w:b/>
                <w:i/>
              </w:rPr>
            </w:pPr>
          </w:p>
          <w:p w:rsidR="007F08D2" w:rsidRPr="00110B3D" w:rsidRDefault="007F08D2" w:rsidP="00110B3D">
            <w:pPr>
              <w:spacing w:after="0" w:line="240" w:lineRule="auto"/>
              <w:outlineLvl w:val="0"/>
              <w:rPr>
                <w:b/>
                <w:i/>
              </w:rPr>
            </w:pPr>
            <w:r w:rsidRPr="00110B3D">
              <w:rPr>
                <w:b/>
                <w:i/>
              </w:rPr>
              <w:t>Cartea – cel mai bun profesor</w:t>
            </w:r>
          </w:p>
          <w:p w:rsidR="007F08D2" w:rsidRPr="00110B3D" w:rsidRDefault="007F08D2" w:rsidP="00110B3D">
            <w:pPr>
              <w:spacing w:after="0" w:line="240" w:lineRule="auto"/>
              <w:outlineLvl w:val="0"/>
              <w:rPr>
                <w:b/>
                <w:i/>
              </w:rPr>
            </w:pPr>
          </w:p>
          <w:p w:rsidR="007F08D2" w:rsidRPr="00110B3D" w:rsidRDefault="007F08D2" w:rsidP="00110B3D">
            <w:pPr>
              <w:spacing w:after="0" w:line="240" w:lineRule="auto"/>
              <w:outlineLvl w:val="0"/>
              <w:rPr>
                <w:b/>
                <w:i/>
              </w:rPr>
            </w:pPr>
          </w:p>
          <w:p w:rsidR="007F08D2" w:rsidRPr="00110B3D" w:rsidRDefault="007F08D2" w:rsidP="00110B3D">
            <w:pPr>
              <w:spacing w:after="0" w:line="240" w:lineRule="auto"/>
              <w:outlineLvl w:val="0"/>
              <w:rPr>
                <w:b/>
                <w:i/>
              </w:rPr>
            </w:pPr>
          </w:p>
          <w:p w:rsidR="007F08D2" w:rsidRPr="00110B3D" w:rsidRDefault="007F08D2" w:rsidP="00110B3D">
            <w:pPr>
              <w:spacing w:after="0" w:line="240" w:lineRule="auto"/>
              <w:outlineLvl w:val="0"/>
              <w:rPr>
                <w:b/>
                <w:i/>
              </w:rPr>
            </w:pPr>
            <w:r w:rsidRPr="00110B3D">
              <w:rPr>
                <w:b/>
                <w:i/>
              </w:rPr>
              <w:t>Să învățăm religia prin cântec</w:t>
            </w:r>
          </w:p>
        </w:tc>
        <w:tc>
          <w:tcPr>
            <w:tcW w:w="1777" w:type="dxa"/>
          </w:tcPr>
          <w:p w:rsidR="007F08D2" w:rsidRPr="00110B3D" w:rsidRDefault="007F08D2" w:rsidP="00110B3D">
            <w:pPr>
              <w:spacing w:after="0" w:line="240" w:lineRule="auto"/>
              <w:jc w:val="center"/>
            </w:pPr>
            <w:r w:rsidRPr="00110B3D">
              <w:t>Luni</w:t>
            </w:r>
          </w:p>
          <w:p w:rsidR="007F08D2" w:rsidRPr="00110B3D" w:rsidRDefault="007F08D2" w:rsidP="00110B3D">
            <w:pPr>
              <w:spacing w:after="0" w:line="240" w:lineRule="auto"/>
              <w:jc w:val="center"/>
              <w:outlineLvl w:val="0"/>
              <w:rPr>
                <w:b/>
                <w:sz w:val="28"/>
                <w:szCs w:val="28"/>
              </w:rPr>
            </w:pPr>
            <w:r w:rsidRPr="00110B3D">
              <w:t>22.04.2018</w:t>
            </w:r>
          </w:p>
        </w:tc>
        <w:tc>
          <w:tcPr>
            <w:tcW w:w="1778" w:type="dxa"/>
          </w:tcPr>
          <w:p w:rsidR="007F08D2" w:rsidRPr="00110B3D" w:rsidRDefault="007F08D2" w:rsidP="00110B3D">
            <w:pPr>
              <w:spacing w:after="0" w:line="240" w:lineRule="auto"/>
            </w:pPr>
            <w:r w:rsidRPr="00110B3D">
              <w:t>- Activitate ştiinţifică</w:t>
            </w:r>
          </w:p>
          <w:p w:rsidR="007F08D2" w:rsidRPr="00110B3D" w:rsidRDefault="007F08D2" w:rsidP="00110B3D">
            <w:pPr>
              <w:spacing w:after="0" w:line="240" w:lineRule="auto"/>
            </w:pPr>
            <w:r w:rsidRPr="00110B3D">
              <w:t>Laboratorul de informatică</w:t>
            </w:r>
          </w:p>
          <w:p w:rsidR="007F08D2" w:rsidRPr="00110B3D" w:rsidRDefault="007F08D2" w:rsidP="00110B3D">
            <w:pPr>
              <w:spacing w:after="0" w:line="240" w:lineRule="auto"/>
            </w:pPr>
          </w:p>
          <w:p w:rsidR="007F08D2" w:rsidRPr="00110B3D" w:rsidRDefault="007F08D2" w:rsidP="00110B3D">
            <w:pPr>
              <w:spacing w:after="0" w:line="240" w:lineRule="auto"/>
            </w:pPr>
          </w:p>
          <w:p w:rsidR="007F08D2" w:rsidRPr="00110B3D" w:rsidRDefault="007F08D2" w:rsidP="00110B3D">
            <w:pPr>
              <w:spacing w:after="0" w:line="240" w:lineRule="auto"/>
            </w:pPr>
            <w:r w:rsidRPr="00110B3D">
              <w:t>- Activitate sportivă</w:t>
            </w:r>
          </w:p>
          <w:p w:rsidR="007F08D2" w:rsidRPr="00110B3D" w:rsidRDefault="007F08D2" w:rsidP="00110B3D">
            <w:pPr>
              <w:spacing w:after="0" w:line="240" w:lineRule="auto"/>
            </w:pPr>
            <w:r w:rsidRPr="00110B3D">
              <w:t>Terenul de sport</w:t>
            </w:r>
          </w:p>
          <w:p w:rsidR="007F08D2" w:rsidRPr="00110B3D" w:rsidRDefault="007F08D2" w:rsidP="00110B3D">
            <w:pPr>
              <w:spacing w:after="0" w:line="240" w:lineRule="auto"/>
            </w:pPr>
          </w:p>
          <w:p w:rsidR="007F08D2" w:rsidRPr="00110B3D" w:rsidRDefault="007F08D2" w:rsidP="00110B3D">
            <w:pPr>
              <w:spacing w:after="0" w:line="240" w:lineRule="auto"/>
              <w:jc w:val="center"/>
              <w:outlineLvl w:val="0"/>
              <w:rPr>
                <w:b/>
                <w:sz w:val="28"/>
                <w:szCs w:val="28"/>
              </w:rPr>
            </w:pPr>
          </w:p>
          <w:p w:rsidR="007F08D2" w:rsidRPr="00110B3D" w:rsidRDefault="007F08D2" w:rsidP="00110B3D">
            <w:pPr>
              <w:spacing w:after="0" w:line="240" w:lineRule="auto"/>
              <w:outlineLvl w:val="0"/>
              <w:rPr>
                <w:b/>
                <w:sz w:val="28"/>
                <w:szCs w:val="28"/>
              </w:rPr>
            </w:pPr>
          </w:p>
          <w:p w:rsidR="007F08D2" w:rsidRPr="00110B3D" w:rsidRDefault="007F08D2" w:rsidP="00110B3D">
            <w:pPr>
              <w:spacing w:after="0" w:line="240" w:lineRule="auto"/>
              <w:outlineLvl w:val="0"/>
            </w:pPr>
            <w:r w:rsidRPr="00110B3D">
              <w:t>- Activitate culturală</w:t>
            </w:r>
          </w:p>
          <w:p w:rsidR="007F08D2" w:rsidRPr="00110B3D" w:rsidRDefault="007F08D2" w:rsidP="00110B3D">
            <w:pPr>
              <w:spacing w:after="0" w:line="240" w:lineRule="auto"/>
              <w:outlineLvl w:val="0"/>
            </w:pPr>
          </w:p>
          <w:p w:rsidR="007F08D2" w:rsidRPr="00110B3D" w:rsidRDefault="007F08D2" w:rsidP="00110B3D">
            <w:pPr>
              <w:spacing w:after="0" w:line="240" w:lineRule="auto"/>
              <w:outlineLvl w:val="0"/>
            </w:pPr>
          </w:p>
          <w:p w:rsidR="007F08D2" w:rsidRPr="00110B3D" w:rsidRDefault="007F08D2" w:rsidP="00110B3D">
            <w:pPr>
              <w:spacing w:after="0" w:line="240" w:lineRule="auto"/>
              <w:outlineLvl w:val="0"/>
            </w:pPr>
          </w:p>
          <w:p w:rsidR="007F08D2" w:rsidRPr="00110B3D" w:rsidRDefault="007F08D2" w:rsidP="00110B3D">
            <w:pPr>
              <w:spacing w:after="0" w:line="240" w:lineRule="auto"/>
              <w:outlineLvl w:val="0"/>
            </w:pPr>
            <w:r w:rsidRPr="00110B3D">
              <w:t>- Activitate cultural - științifică</w:t>
            </w:r>
          </w:p>
          <w:p w:rsidR="007F08D2" w:rsidRPr="00110B3D" w:rsidRDefault="007F08D2" w:rsidP="00110B3D">
            <w:pPr>
              <w:spacing w:after="0" w:line="240" w:lineRule="auto"/>
              <w:outlineLvl w:val="0"/>
            </w:pPr>
          </w:p>
          <w:p w:rsidR="007F08D2" w:rsidRPr="00110B3D" w:rsidRDefault="007F08D2" w:rsidP="00110B3D">
            <w:pPr>
              <w:spacing w:after="0" w:line="240" w:lineRule="auto"/>
              <w:outlineLvl w:val="0"/>
            </w:pPr>
          </w:p>
          <w:p w:rsidR="007F08D2" w:rsidRPr="00110B3D" w:rsidRDefault="007F08D2" w:rsidP="00110B3D">
            <w:pPr>
              <w:spacing w:after="0" w:line="240" w:lineRule="auto"/>
              <w:outlineLvl w:val="0"/>
            </w:pPr>
            <w:r w:rsidRPr="00110B3D">
              <w:t>- Activitate educativă</w:t>
            </w:r>
          </w:p>
          <w:p w:rsidR="007F08D2" w:rsidRPr="00110B3D" w:rsidRDefault="007F08D2" w:rsidP="00110B3D">
            <w:pPr>
              <w:spacing w:after="0" w:line="240" w:lineRule="auto"/>
              <w:outlineLvl w:val="0"/>
            </w:pPr>
          </w:p>
          <w:p w:rsidR="007F08D2" w:rsidRPr="00110B3D" w:rsidRDefault="007F08D2" w:rsidP="00110B3D">
            <w:pPr>
              <w:spacing w:after="0" w:line="240" w:lineRule="auto"/>
              <w:outlineLvl w:val="0"/>
            </w:pPr>
          </w:p>
          <w:p w:rsidR="007F08D2" w:rsidRPr="00110B3D" w:rsidRDefault="007F08D2" w:rsidP="00110B3D">
            <w:pPr>
              <w:spacing w:after="0" w:line="240" w:lineRule="auto"/>
              <w:outlineLvl w:val="0"/>
            </w:pPr>
            <w:r w:rsidRPr="00110B3D">
              <w:t>- Activitate educativă</w:t>
            </w:r>
          </w:p>
          <w:p w:rsidR="007F08D2" w:rsidRPr="00110B3D" w:rsidRDefault="007F08D2" w:rsidP="00110B3D">
            <w:pPr>
              <w:spacing w:after="0" w:line="240" w:lineRule="auto"/>
              <w:outlineLvl w:val="0"/>
            </w:pPr>
          </w:p>
          <w:p w:rsidR="007F08D2" w:rsidRPr="00110B3D" w:rsidRDefault="007F08D2" w:rsidP="00110B3D">
            <w:pPr>
              <w:spacing w:after="0" w:line="240" w:lineRule="auto"/>
              <w:outlineLvl w:val="0"/>
            </w:pPr>
          </w:p>
          <w:p w:rsidR="007F08D2" w:rsidRPr="00110B3D" w:rsidRDefault="007F08D2" w:rsidP="00110B3D">
            <w:pPr>
              <w:spacing w:after="0" w:line="240" w:lineRule="auto"/>
              <w:outlineLvl w:val="0"/>
            </w:pPr>
          </w:p>
          <w:p w:rsidR="007F08D2" w:rsidRPr="00110B3D" w:rsidRDefault="007F08D2" w:rsidP="00110B3D">
            <w:pPr>
              <w:spacing w:after="0" w:line="240" w:lineRule="auto"/>
              <w:outlineLvl w:val="0"/>
            </w:pPr>
            <w:r w:rsidRPr="00110B3D">
              <w:t>- Activitate educativă</w:t>
            </w:r>
          </w:p>
        </w:tc>
        <w:tc>
          <w:tcPr>
            <w:tcW w:w="1778" w:type="dxa"/>
          </w:tcPr>
          <w:p w:rsidR="007F08D2" w:rsidRPr="00110B3D" w:rsidRDefault="007F08D2" w:rsidP="00110B3D">
            <w:pPr>
              <w:spacing w:after="0" w:line="240" w:lineRule="auto"/>
            </w:pPr>
            <w:r w:rsidRPr="00110B3D">
              <w:t>Prof. Vasilie Simona</w:t>
            </w:r>
          </w:p>
          <w:p w:rsidR="007F08D2" w:rsidRPr="00110B3D" w:rsidRDefault="007F08D2" w:rsidP="00110B3D">
            <w:pPr>
              <w:spacing w:after="0" w:line="240" w:lineRule="auto"/>
            </w:pPr>
          </w:p>
          <w:p w:rsidR="007F08D2" w:rsidRPr="00110B3D" w:rsidRDefault="007F08D2" w:rsidP="00110B3D">
            <w:pPr>
              <w:spacing w:after="0" w:line="240" w:lineRule="auto"/>
            </w:pPr>
          </w:p>
          <w:p w:rsidR="007F08D2" w:rsidRPr="00110B3D" w:rsidRDefault="007F08D2" w:rsidP="00110B3D">
            <w:pPr>
              <w:spacing w:after="0" w:line="240" w:lineRule="auto"/>
            </w:pPr>
          </w:p>
          <w:p w:rsidR="007F08D2" w:rsidRPr="00110B3D" w:rsidRDefault="007F08D2" w:rsidP="00110B3D">
            <w:pPr>
              <w:spacing w:after="0" w:line="240" w:lineRule="auto"/>
            </w:pPr>
          </w:p>
          <w:p w:rsidR="007F08D2" w:rsidRPr="00110B3D" w:rsidRDefault="007F08D2" w:rsidP="00110B3D">
            <w:pPr>
              <w:spacing w:after="0" w:line="240" w:lineRule="auto"/>
            </w:pPr>
            <w:r w:rsidRPr="00110B3D">
              <w:t>Prof. Pepenar Ciprian</w:t>
            </w:r>
          </w:p>
          <w:p w:rsidR="007F08D2" w:rsidRPr="00110B3D" w:rsidRDefault="007F08D2" w:rsidP="00110B3D">
            <w:pPr>
              <w:spacing w:after="0" w:line="240" w:lineRule="auto"/>
            </w:pPr>
          </w:p>
          <w:p w:rsidR="007F08D2" w:rsidRPr="00110B3D" w:rsidRDefault="007F08D2" w:rsidP="00110B3D">
            <w:pPr>
              <w:spacing w:after="0" w:line="240" w:lineRule="auto"/>
              <w:jc w:val="center"/>
              <w:outlineLvl w:val="0"/>
              <w:rPr>
                <w:b/>
                <w:sz w:val="28"/>
                <w:szCs w:val="28"/>
              </w:rPr>
            </w:pPr>
          </w:p>
          <w:p w:rsidR="007F08D2" w:rsidRPr="00110B3D" w:rsidRDefault="007F08D2" w:rsidP="00110B3D">
            <w:pPr>
              <w:spacing w:after="0" w:line="240" w:lineRule="auto"/>
              <w:outlineLvl w:val="0"/>
            </w:pPr>
          </w:p>
          <w:p w:rsidR="007F08D2" w:rsidRPr="00110B3D" w:rsidRDefault="007F08D2" w:rsidP="00110B3D">
            <w:pPr>
              <w:spacing w:after="0" w:line="240" w:lineRule="auto"/>
              <w:outlineLvl w:val="0"/>
            </w:pPr>
          </w:p>
          <w:p w:rsidR="007F08D2" w:rsidRPr="00110B3D" w:rsidRDefault="007F08D2" w:rsidP="00110B3D">
            <w:pPr>
              <w:spacing w:after="0" w:line="240" w:lineRule="auto"/>
              <w:outlineLvl w:val="0"/>
            </w:pPr>
            <w:r w:rsidRPr="00110B3D">
              <w:t>Prof. Obrenovici Lucia</w:t>
            </w:r>
          </w:p>
          <w:p w:rsidR="007F08D2" w:rsidRPr="00110B3D" w:rsidRDefault="007F08D2" w:rsidP="00110B3D">
            <w:pPr>
              <w:spacing w:after="0" w:line="240" w:lineRule="auto"/>
              <w:outlineLvl w:val="0"/>
            </w:pPr>
          </w:p>
          <w:p w:rsidR="007F08D2" w:rsidRPr="00110B3D" w:rsidRDefault="007F08D2" w:rsidP="00110B3D">
            <w:pPr>
              <w:spacing w:after="0" w:line="240" w:lineRule="auto"/>
              <w:outlineLvl w:val="0"/>
            </w:pPr>
          </w:p>
          <w:p w:rsidR="007F08D2" w:rsidRPr="00110B3D" w:rsidRDefault="007F08D2" w:rsidP="00110B3D">
            <w:pPr>
              <w:spacing w:after="0" w:line="240" w:lineRule="auto"/>
              <w:outlineLvl w:val="0"/>
            </w:pPr>
          </w:p>
          <w:p w:rsidR="007F08D2" w:rsidRPr="00110B3D" w:rsidRDefault="007F08D2" w:rsidP="00110B3D">
            <w:pPr>
              <w:spacing w:after="0" w:line="240" w:lineRule="auto"/>
              <w:outlineLvl w:val="0"/>
            </w:pPr>
            <w:r w:rsidRPr="00110B3D">
              <w:t>Prof. Matiș Valeria</w:t>
            </w:r>
          </w:p>
          <w:p w:rsidR="007F08D2" w:rsidRPr="00110B3D" w:rsidRDefault="007F08D2" w:rsidP="00110B3D">
            <w:pPr>
              <w:spacing w:after="0" w:line="240" w:lineRule="auto"/>
              <w:outlineLvl w:val="0"/>
            </w:pPr>
          </w:p>
          <w:p w:rsidR="007F08D2" w:rsidRPr="00110B3D" w:rsidRDefault="007F08D2" w:rsidP="00110B3D">
            <w:pPr>
              <w:spacing w:after="0" w:line="240" w:lineRule="auto"/>
              <w:outlineLvl w:val="0"/>
            </w:pPr>
          </w:p>
          <w:p w:rsidR="007F08D2" w:rsidRPr="00110B3D" w:rsidRDefault="007F08D2" w:rsidP="00110B3D">
            <w:pPr>
              <w:spacing w:after="0" w:line="240" w:lineRule="auto"/>
              <w:outlineLvl w:val="0"/>
            </w:pPr>
          </w:p>
          <w:p w:rsidR="007F08D2" w:rsidRPr="00110B3D" w:rsidRDefault="007F08D2" w:rsidP="00110B3D">
            <w:pPr>
              <w:spacing w:after="0" w:line="240" w:lineRule="auto"/>
              <w:outlineLvl w:val="0"/>
            </w:pPr>
            <w:r w:rsidRPr="00110B3D">
              <w:t>Prof Baraboiu Laura</w:t>
            </w:r>
          </w:p>
          <w:p w:rsidR="007F08D2" w:rsidRPr="00110B3D" w:rsidRDefault="007F08D2" w:rsidP="00110B3D">
            <w:pPr>
              <w:spacing w:after="0" w:line="240" w:lineRule="auto"/>
              <w:outlineLvl w:val="0"/>
            </w:pPr>
          </w:p>
          <w:p w:rsidR="007F08D2" w:rsidRPr="00110B3D" w:rsidRDefault="007F08D2" w:rsidP="00110B3D">
            <w:pPr>
              <w:spacing w:after="0" w:line="240" w:lineRule="auto"/>
              <w:outlineLvl w:val="0"/>
            </w:pPr>
          </w:p>
          <w:p w:rsidR="007F08D2" w:rsidRPr="00110B3D" w:rsidRDefault="007F08D2" w:rsidP="00110B3D">
            <w:pPr>
              <w:spacing w:after="0" w:line="240" w:lineRule="auto"/>
              <w:outlineLvl w:val="0"/>
            </w:pPr>
            <w:r w:rsidRPr="00110B3D">
              <w:t>Prof Tellman Gabriela</w:t>
            </w:r>
          </w:p>
          <w:p w:rsidR="007F08D2" w:rsidRPr="00110B3D" w:rsidRDefault="007F08D2" w:rsidP="00110B3D">
            <w:pPr>
              <w:spacing w:after="0" w:line="240" w:lineRule="auto"/>
              <w:outlineLvl w:val="0"/>
            </w:pPr>
            <w:r w:rsidRPr="00110B3D">
              <w:t>Prof. Danciu Bogdan</w:t>
            </w:r>
          </w:p>
          <w:p w:rsidR="007F08D2" w:rsidRPr="00110B3D" w:rsidRDefault="007F08D2" w:rsidP="00110B3D">
            <w:pPr>
              <w:spacing w:after="0" w:line="240" w:lineRule="auto"/>
              <w:outlineLvl w:val="0"/>
            </w:pPr>
          </w:p>
          <w:p w:rsidR="007F08D2" w:rsidRPr="00110B3D" w:rsidRDefault="007F08D2" w:rsidP="00110B3D">
            <w:pPr>
              <w:spacing w:after="0" w:line="240" w:lineRule="auto"/>
              <w:outlineLvl w:val="0"/>
            </w:pPr>
            <w:r w:rsidRPr="00110B3D">
              <w:t>Prof. Hodean Ioan</w:t>
            </w:r>
          </w:p>
        </w:tc>
        <w:tc>
          <w:tcPr>
            <w:tcW w:w="1918" w:type="dxa"/>
          </w:tcPr>
          <w:p w:rsidR="007F08D2" w:rsidRPr="00110B3D" w:rsidRDefault="007F08D2" w:rsidP="00110B3D">
            <w:pPr>
              <w:spacing w:after="0" w:line="240" w:lineRule="auto"/>
              <w:jc w:val="center"/>
            </w:pPr>
            <w:r w:rsidRPr="00110B3D">
              <w:t>Elevii cl. V-</w:t>
            </w:r>
          </w:p>
          <w:p w:rsidR="007F08D2" w:rsidRPr="00110B3D" w:rsidRDefault="007F08D2" w:rsidP="00110B3D">
            <w:pPr>
              <w:spacing w:after="0" w:line="240" w:lineRule="auto"/>
              <w:jc w:val="center"/>
            </w:pPr>
            <w:r w:rsidRPr="00110B3D">
              <w:t>VIII</w:t>
            </w:r>
          </w:p>
          <w:p w:rsidR="007F08D2" w:rsidRPr="00110B3D" w:rsidRDefault="007F08D2" w:rsidP="00110B3D">
            <w:pPr>
              <w:spacing w:after="0" w:line="240" w:lineRule="auto"/>
              <w:jc w:val="center"/>
            </w:pPr>
          </w:p>
          <w:p w:rsidR="007F08D2" w:rsidRPr="00110B3D" w:rsidRDefault="007F08D2" w:rsidP="00110B3D">
            <w:pPr>
              <w:spacing w:after="0" w:line="240" w:lineRule="auto"/>
              <w:jc w:val="center"/>
            </w:pPr>
          </w:p>
          <w:p w:rsidR="007F08D2" w:rsidRPr="00110B3D" w:rsidRDefault="007F08D2" w:rsidP="00110B3D">
            <w:pPr>
              <w:spacing w:after="0" w:line="240" w:lineRule="auto"/>
              <w:jc w:val="center"/>
            </w:pPr>
          </w:p>
          <w:p w:rsidR="007F08D2" w:rsidRPr="00110B3D" w:rsidRDefault="007F08D2" w:rsidP="00110B3D">
            <w:pPr>
              <w:spacing w:after="0" w:line="240" w:lineRule="auto"/>
              <w:jc w:val="center"/>
            </w:pPr>
          </w:p>
          <w:p w:rsidR="007F08D2" w:rsidRPr="00110B3D" w:rsidRDefault="007F08D2" w:rsidP="00110B3D">
            <w:pPr>
              <w:spacing w:after="0" w:line="240" w:lineRule="auto"/>
              <w:jc w:val="center"/>
            </w:pPr>
            <w:r w:rsidRPr="00110B3D">
              <w:t>Elevii cl. V-</w:t>
            </w:r>
          </w:p>
          <w:p w:rsidR="007F08D2" w:rsidRPr="00110B3D" w:rsidRDefault="007F08D2" w:rsidP="00110B3D">
            <w:pPr>
              <w:spacing w:after="0" w:line="240" w:lineRule="auto"/>
              <w:jc w:val="center"/>
            </w:pPr>
            <w:r w:rsidRPr="00110B3D">
              <w:t>VIII</w:t>
            </w:r>
          </w:p>
          <w:p w:rsidR="007F08D2" w:rsidRPr="00110B3D" w:rsidRDefault="007F08D2" w:rsidP="00110B3D">
            <w:pPr>
              <w:spacing w:after="0" w:line="240" w:lineRule="auto"/>
              <w:jc w:val="center"/>
              <w:outlineLvl w:val="0"/>
              <w:rPr>
                <w:b/>
                <w:sz w:val="28"/>
                <w:szCs w:val="28"/>
              </w:rPr>
            </w:pPr>
          </w:p>
          <w:p w:rsidR="007F08D2" w:rsidRPr="00110B3D" w:rsidRDefault="007F08D2" w:rsidP="00110B3D">
            <w:pPr>
              <w:spacing w:after="0" w:line="240" w:lineRule="auto"/>
              <w:jc w:val="center"/>
              <w:outlineLvl w:val="0"/>
              <w:rPr>
                <w:b/>
                <w:sz w:val="28"/>
                <w:szCs w:val="28"/>
              </w:rPr>
            </w:pPr>
          </w:p>
          <w:p w:rsidR="007F08D2" w:rsidRPr="00110B3D" w:rsidRDefault="007F08D2" w:rsidP="00110B3D">
            <w:pPr>
              <w:spacing w:after="0" w:line="240" w:lineRule="auto"/>
              <w:jc w:val="center"/>
              <w:outlineLvl w:val="0"/>
              <w:rPr>
                <w:b/>
                <w:sz w:val="28"/>
                <w:szCs w:val="28"/>
              </w:rPr>
            </w:pPr>
          </w:p>
          <w:p w:rsidR="007F08D2" w:rsidRPr="00110B3D" w:rsidRDefault="007F08D2" w:rsidP="00110B3D">
            <w:pPr>
              <w:spacing w:after="0" w:line="240" w:lineRule="auto"/>
              <w:jc w:val="center"/>
              <w:outlineLvl w:val="0"/>
            </w:pPr>
            <w:r w:rsidRPr="00110B3D">
              <w:t>Elevii clasei a VIII-a</w:t>
            </w:r>
          </w:p>
          <w:p w:rsidR="007F08D2" w:rsidRPr="00110B3D" w:rsidRDefault="007F08D2" w:rsidP="00110B3D">
            <w:pPr>
              <w:spacing w:after="0" w:line="240" w:lineRule="auto"/>
              <w:jc w:val="center"/>
              <w:outlineLvl w:val="0"/>
            </w:pPr>
          </w:p>
          <w:p w:rsidR="007F08D2" w:rsidRPr="00110B3D" w:rsidRDefault="007F08D2" w:rsidP="00110B3D">
            <w:pPr>
              <w:spacing w:after="0" w:line="240" w:lineRule="auto"/>
              <w:jc w:val="center"/>
              <w:outlineLvl w:val="0"/>
            </w:pPr>
          </w:p>
          <w:p w:rsidR="007F08D2" w:rsidRPr="00110B3D" w:rsidRDefault="007F08D2" w:rsidP="00110B3D">
            <w:pPr>
              <w:spacing w:after="0" w:line="240" w:lineRule="auto"/>
              <w:jc w:val="center"/>
              <w:outlineLvl w:val="0"/>
            </w:pPr>
          </w:p>
          <w:p w:rsidR="007F08D2" w:rsidRPr="00110B3D" w:rsidRDefault="007F08D2" w:rsidP="00110B3D">
            <w:pPr>
              <w:spacing w:after="0" w:line="240" w:lineRule="auto"/>
              <w:jc w:val="center"/>
              <w:outlineLvl w:val="0"/>
            </w:pPr>
          </w:p>
          <w:p w:rsidR="007F08D2" w:rsidRPr="00110B3D" w:rsidRDefault="007F08D2" w:rsidP="00110B3D">
            <w:pPr>
              <w:spacing w:after="0" w:line="240" w:lineRule="auto"/>
              <w:jc w:val="center"/>
              <w:outlineLvl w:val="0"/>
            </w:pPr>
            <w:r w:rsidRPr="00110B3D">
              <w:t>Elevii clasei a VI-a</w:t>
            </w:r>
          </w:p>
          <w:p w:rsidR="007F08D2" w:rsidRPr="00110B3D" w:rsidRDefault="007F08D2" w:rsidP="00110B3D">
            <w:pPr>
              <w:spacing w:after="0" w:line="240" w:lineRule="auto"/>
              <w:jc w:val="center"/>
              <w:outlineLvl w:val="0"/>
            </w:pPr>
          </w:p>
          <w:p w:rsidR="007F08D2" w:rsidRPr="00110B3D" w:rsidRDefault="007F08D2" w:rsidP="00110B3D">
            <w:pPr>
              <w:spacing w:after="0" w:line="240" w:lineRule="auto"/>
              <w:jc w:val="center"/>
              <w:outlineLvl w:val="0"/>
            </w:pPr>
          </w:p>
          <w:p w:rsidR="007F08D2" w:rsidRPr="00110B3D" w:rsidRDefault="007F08D2" w:rsidP="00110B3D">
            <w:pPr>
              <w:spacing w:after="0" w:line="240" w:lineRule="auto"/>
              <w:jc w:val="center"/>
              <w:outlineLvl w:val="0"/>
            </w:pPr>
          </w:p>
          <w:p w:rsidR="007F08D2" w:rsidRPr="00110B3D" w:rsidRDefault="007F08D2" w:rsidP="00110B3D">
            <w:pPr>
              <w:spacing w:after="0" w:line="240" w:lineRule="auto"/>
              <w:jc w:val="center"/>
              <w:outlineLvl w:val="0"/>
            </w:pPr>
          </w:p>
          <w:p w:rsidR="007F08D2" w:rsidRPr="00110B3D" w:rsidRDefault="007F08D2" w:rsidP="00110B3D">
            <w:pPr>
              <w:spacing w:after="0" w:line="240" w:lineRule="auto"/>
              <w:jc w:val="center"/>
              <w:outlineLvl w:val="0"/>
            </w:pPr>
            <w:r w:rsidRPr="00110B3D">
              <w:t>Elevii claselor V-VIII</w:t>
            </w:r>
          </w:p>
          <w:p w:rsidR="007F08D2" w:rsidRPr="00110B3D" w:rsidRDefault="007F08D2" w:rsidP="00110B3D">
            <w:pPr>
              <w:spacing w:after="0" w:line="240" w:lineRule="auto"/>
              <w:jc w:val="center"/>
              <w:outlineLvl w:val="0"/>
            </w:pPr>
          </w:p>
          <w:p w:rsidR="007F08D2" w:rsidRPr="00110B3D" w:rsidRDefault="007F08D2" w:rsidP="00110B3D">
            <w:pPr>
              <w:spacing w:after="0" w:line="240" w:lineRule="auto"/>
              <w:jc w:val="center"/>
              <w:outlineLvl w:val="0"/>
            </w:pPr>
          </w:p>
          <w:p w:rsidR="007F08D2" w:rsidRPr="00110B3D" w:rsidRDefault="007F08D2" w:rsidP="00110B3D">
            <w:pPr>
              <w:spacing w:after="0" w:line="240" w:lineRule="auto"/>
              <w:jc w:val="center"/>
              <w:outlineLvl w:val="0"/>
            </w:pPr>
            <w:r w:rsidRPr="00110B3D">
              <w:t>Elevii claselor V-VIII</w:t>
            </w:r>
          </w:p>
          <w:p w:rsidR="007F08D2" w:rsidRPr="00110B3D" w:rsidRDefault="007F08D2" w:rsidP="00110B3D">
            <w:pPr>
              <w:spacing w:after="0" w:line="240" w:lineRule="auto"/>
              <w:jc w:val="center"/>
              <w:outlineLvl w:val="0"/>
            </w:pPr>
          </w:p>
          <w:p w:rsidR="007F08D2" w:rsidRPr="00110B3D" w:rsidRDefault="007F08D2" w:rsidP="00110B3D">
            <w:pPr>
              <w:spacing w:after="0" w:line="240" w:lineRule="auto"/>
              <w:jc w:val="center"/>
              <w:outlineLvl w:val="0"/>
            </w:pPr>
          </w:p>
          <w:p w:rsidR="007F08D2" w:rsidRPr="00110B3D" w:rsidRDefault="007F08D2" w:rsidP="00110B3D">
            <w:pPr>
              <w:spacing w:after="0" w:line="240" w:lineRule="auto"/>
              <w:jc w:val="center"/>
              <w:outlineLvl w:val="0"/>
            </w:pPr>
          </w:p>
          <w:p w:rsidR="007F08D2" w:rsidRPr="00110B3D" w:rsidRDefault="007F08D2" w:rsidP="00110B3D">
            <w:pPr>
              <w:spacing w:after="0" w:line="240" w:lineRule="auto"/>
              <w:jc w:val="center"/>
              <w:outlineLvl w:val="0"/>
            </w:pPr>
            <w:r w:rsidRPr="00110B3D">
              <w:t>Elevii claselor V-VIII</w:t>
            </w:r>
          </w:p>
        </w:tc>
        <w:tc>
          <w:tcPr>
            <w:tcW w:w="1985" w:type="dxa"/>
          </w:tcPr>
          <w:p w:rsidR="007F08D2" w:rsidRDefault="007F08D2" w:rsidP="00A731A8">
            <w:pPr>
              <w:spacing w:after="0" w:line="240" w:lineRule="auto"/>
              <w:ind w:left="-108" w:right="-402"/>
            </w:pPr>
            <w:r w:rsidRPr="00110B3D">
              <w:t>- aplicaţii pe calculator</w:t>
            </w:r>
          </w:p>
          <w:p w:rsidR="007F08D2" w:rsidRPr="00110B3D" w:rsidRDefault="007F08D2" w:rsidP="00A731A8">
            <w:pPr>
              <w:spacing w:after="0" w:line="240" w:lineRule="auto"/>
              <w:ind w:left="-108" w:right="-402"/>
            </w:pPr>
          </w:p>
          <w:p w:rsidR="007F08D2" w:rsidRPr="00110B3D" w:rsidRDefault="007F08D2" w:rsidP="00110B3D">
            <w:pPr>
              <w:spacing w:after="0" w:line="240" w:lineRule="auto"/>
              <w:ind w:left="-108"/>
            </w:pPr>
          </w:p>
          <w:p w:rsidR="007F08D2" w:rsidRPr="00110B3D" w:rsidRDefault="007F08D2" w:rsidP="00110B3D">
            <w:pPr>
              <w:spacing w:after="0" w:line="240" w:lineRule="auto"/>
              <w:ind w:left="-108"/>
            </w:pPr>
          </w:p>
          <w:p w:rsidR="007F08D2" w:rsidRPr="00110B3D" w:rsidRDefault="007F08D2" w:rsidP="00110B3D">
            <w:pPr>
              <w:spacing w:after="0" w:line="240" w:lineRule="auto"/>
              <w:ind w:left="-108"/>
            </w:pPr>
          </w:p>
          <w:p w:rsidR="007F08D2" w:rsidRPr="00110B3D" w:rsidRDefault="007F08D2" w:rsidP="00110B3D">
            <w:pPr>
              <w:spacing w:after="0" w:line="240" w:lineRule="auto"/>
              <w:ind w:left="-108"/>
            </w:pPr>
          </w:p>
          <w:p w:rsidR="007F08D2" w:rsidRPr="00110B3D" w:rsidRDefault="007F08D2" w:rsidP="00110B3D">
            <w:pPr>
              <w:spacing w:after="0" w:line="240" w:lineRule="auto"/>
              <w:ind w:left="-108"/>
            </w:pPr>
            <w:r w:rsidRPr="00110B3D">
              <w:t>- diplome</w:t>
            </w:r>
          </w:p>
          <w:p w:rsidR="007F08D2" w:rsidRPr="00110B3D" w:rsidRDefault="007F08D2" w:rsidP="00110B3D">
            <w:pPr>
              <w:spacing w:after="0" w:line="240" w:lineRule="auto"/>
              <w:jc w:val="center"/>
              <w:outlineLvl w:val="0"/>
              <w:rPr>
                <w:b/>
                <w:sz w:val="28"/>
                <w:szCs w:val="28"/>
              </w:rPr>
            </w:pPr>
          </w:p>
          <w:p w:rsidR="007F08D2" w:rsidRPr="00110B3D" w:rsidRDefault="007F08D2" w:rsidP="00110B3D">
            <w:pPr>
              <w:spacing w:after="0" w:line="240" w:lineRule="auto"/>
              <w:jc w:val="center"/>
              <w:outlineLvl w:val="0"/>
              <w:rPr>
                <w:b/>
                <w:sz w:val="28"/>
                <w:szCs w:val="28"/>
              </w:rPr>
            </w:pPr>
          </w:p>
          <w:p w:rsidR="007F08D2" w:rsidRPr="00110B3D" w:rsidRDefault="007F08D2" w:rsidP="00110B3D">
            <w:pPr>
              <w:spacing w:after="0" w:line="240" w:lineRule="auto"/>
              <w:jc w:val="center"/>
              <w:outlineLvl w:val="0"/>
              <w:rPr>
                <w:b/>
                <w:sz w:val="28"/>
                <w:szCs w:val="28"/>
              </w:rPr>
            </w:pPr>
          </w:p>
          <w:p w:rsidR="007F08D2" w:rsidRPr="00110B3D" w:rsidRDefault="007F08D2" w:rsidP="00110B3D">
            <w:pPr>
              <w:spacing w:after="0" w:line="240" w:lineRule="auto"/>
              <w:outlineLvl w:val="0"/>
            </w:pPr>
          </w:p>
          <w:p w:rsidR="007F08D2" w:rsidRPr="00110B3D" w:rsidRDefault="007F08D2" w:rsidP="00110B3D">
            <w:pPr>
              <w:spacing w:after="0" w:line="240" w:lineRule="auto"/>
              <w:outlineLvl w:val="0"/>
            </w:pPr>
            <w:r w:rsidRPr="00110B3D">
              <w:t>- fotografii</w:t>
            </w:r>
          </w:p>
          <w:p w:rsidR="007F08D2" w:rsidRPr="00110B3D" w:rsidRDefault="007F08D2" w:rsidP="00110B3D">
            <w:pPr>
              <w:spacing w:after="0" w:line="240" w:lineRule="auto"/>
              <w:outlineLvl w:val="0"/>
            </w:pPr>
            <w:r w:rsidRPr="00110B3D">
              <w:t>- expoziție</w:t>
            </w:r>
          </w:p>
          <w:p w:rsidR="007F08D2" w:rsidRPr="00110B3D" w:rsidRDefault="007F08D2" w:rsidP="00110B3D">
            <w:pPr>
              <w:spacing w:after="0" w:line="240" w:lineRule="auto"/>
              <w:outlineLvl w:val="0"/>
            </w:pPr>
          </w:p>
          <w:p w:rsidR="007F08D2" w:rsidRPr="00110B3D" w:rsidRDefault="007F08D2" w:rsidP="00110B3D">
            <w:pPr>
              <w:spacing w:after="0" w:line="240" w:lineRule="auto"/>
              <w:outlineLvl w:val="0"/>
            </w:pPr>
          </w:p>
          <w:p w:rsidR="007F08D2" w:rsidRPr="00110B3D" w:rsidRDefault="007F08D2" w:rsidP="00110B3D">
            <w:pPr>
              <w:spacing w:after="0" w:line="240" w:lineRule="auto"/>
              <w:outlineLvl w:val="0"/>
            </w:pPr>
          </w:p>
          <w:p w:rsidR="007F08D2" w:rsidRPr="00110B3D" w:rsidRDefault="007F08D2" w:rsidP="00110B3D">
            <w:pPr>
              <w:spacing w:after="0" w:line="240" w:lineRule="auto"/>
              <w:outlineLvl w:val="0"/>
            </w:pPr>
            <w:r w:rsidRPr="00110B3D">
              <w:t>- dezbateri</w:t>
            </w:r>
          </w:p>
          <w:p w:rsidR="007F08D2" w:rsidRPr="00110B3D" w:rsidRDefault="007F08D2" w:rsidP="00110B3D">
            <w:pPr>
              <w:spacing w:after="0" w:line="240" w:lineRule="auto"/>
              <w:outlineLvl w:val="0"/>
            </w:pPr>
          </w:p>
          <w:p w:rsidR="007F08D2" w:rsidRPr="00110B3D" w:rsidRDefault="007F08D2" w:rsidP="00110B3D">
            <w:pPr>
              <w:spacing w:after="0" w:line="240" w:lineRule="auto"/>
              <w:outlineLvl w:val="0"/>
            </w:pPr>
          </w:p>
          <w:p w:rsidR="007F08D2" w:rsidRPr="00110B3D" w:rsidRDefault="007F08D2" w:rsidP="00110B3D">
            <w:pPr>
              <w:spacing w:after="0" w:line="240" w:lineRule="auto"/>
              <w:outlineLvl w:val="0"/>
            </w:pPr>
          </w:p>
          <w:p w:rsidR="007F08D2" w:rsidRPr="00110B3D" w:rsidRDefault="007F08D2" w:rsidP="00110B3D">
            <w:pPr>
              <w:spacing w:after="0" w:line="240" w:lineRule="auto"/>
              <w:outlineLvl w:val="0"/>
            </w:pPr>
          </w:p>
          <w:p w:rsidR="007F08D2" w:rsidRPr="00110B3D" w:rsidRDefault="007F08D2" w:rsidP="00110B3D">
            <w:pPr>
              <w:spacing w:after="0" w:line="240" w:lineRule="auto"/>
              <w:outlineLvl w:val="0"/>
            </w:pPr>
            <w:r w:rsidRPr="00110B3D">
              <w:t>- observarea sistematică a elevilor</w:t>
            </w:r>
          </w:p>
          <w:p w:rsidR="007F08D2" w:rsidRPr="00110B3D" w:rsidRDefault="007F08D2" w:rsidP="00110B3D">
            <w:pPr>
              <w:spacing w:after="0" w:line="240" w:lineRule="auto"/>
              <w:outlineLvl w:val="0"/>
            </w:pPr>
          </w:p>
          <w:p w:rsidR="007F08D2" w:rsidRPr="00110B3D" w:rsidRDefault="007F08D2" w:rsidP="00110B3D">
            <w:pPr>
              <w:spacing w:after="0" w:line="240" w:lineRule="auto"/>
              <w:outlineLvl w:val="0"/>
            </w:pPr>
            <w:r w:rsidRPr="00110B3D">
              <w:t>- fișe de lectură</w:t>
            </w:r>
          </w:p>
          <w:p w:rsidR="007F08D2" w:rsidRPr="00110B3D" w:rsidRDefault="007F08D2" w:rsidP="00110B3D">
            <w:pPr>
              <w:spacing w:after="0" w:line="240" w:lineRule="auto"/>
              <w:outlineLvl w:val="0"/>
            </w:pPr>
          </w:p>
          <w:p w:rsidR="007F08D2" w:rsidRPr="00110B3D" w:rsidRDefault="007F08D2" w:rsidP="00110B3D">
            <w:pPr>
              <w:spacing w:after="0" w:line="240" w:lineRule="auto"/>
              <w:outlineLvl w:val="0"/>
            </w:pPr>
          </w:p>
          <w:p w:rsidR="007F08D2" w:rsidRPr="00110B3D" w:rsidRDefault="007F08D2" w:rsidP="00110B3D">
            <w:pPr>
              <w:spacing w:after="0" w:line="240" w:lineRule="auto"/>
              <w:outlineLvl w:val="0"/>
            </w:pPr>
          </w:p>
          <w:p w:rsidR="007F08D2" w:rsidRPr="00110B3D" w:rsidRDefault="007F08D2" w:rsidP="00110B3D">
            <w:pPr>
              <w:spacing w:after="0" w:line="240" w:lineRule="auto"/>
              <w:outlineLvl w:val="0"/>
            </w:pPr>
          </w:p>
          <w:p w:rsidR="007F08D2" w:rsidRPr="00110B3D" w:rsidRDefault="007F08D2" w:rsidP="00110B3D">
            <w:pPr>
              <w:spacing w:after="0" w:line="240" w:lineRule="auto"/>
              <w:outlineLvl w:val="0"/>
            </w:pPr>
            <w:r w:rsidRPr="00110B3D">
              <w:t>- observarea sistematică</w:t>
            </w:r>
          </w:p>
        </w:tc>
      </w:tr>
      <w:tr w:rsidR="007F08D2" w:rsidRPr="00110B3D" w:rsidTr="00110B3D">
        <w:tc>
          <w:tcPr>
            <w:tcW w:w="817" w:type="dxa"/>
          </w:tcPr>
          <w:p w:rsidR="007F08D2" w:rsidRPr="00110B3D" w:rsidRDefault="007F08D2" w:rsidP="00110B3D">
            <w:pPr>
              <w:spacing w:after="0" w:line="240" w:lineRule="auto"/>
              <w:jc w:val="center"/>
              <w:outlineLvl w:val="0"/>
            </w:pPr>
            <w:r w:rsidRPr="00110B3D">
              <w:t>2.</w:t>
            </w:r>
          </w:p>
        </w:tc>
        <w:tc>
          <w:tcPr>
            <w:tcW w:w="2737" w:type="dxa"/>
          </w:tcPr>
          <w:p w:rsidR="007F08D2" w:rsidRPr="00110B3D" w:rsidRDefault="007F08D2" w:rsidP="00110B3D">
            <w:pPr>
              <w:spacing w:after="0" w:line="240" w:lineRule="auto"/>
            </w:pPr>
            <w:r w:rsidRPr="00110B3D">
              <w:rPr>
                <w:b/>
              </w:rPr>
              <w:t xml:space="preserve">- </w:t>
            </w:r>
            <w:r w:rsidRPr="00110B3D">
              <w:t>manifestarea comportamentului competitiv, dar şi a spiritului de echipă</w:t>
            </w:r>
          </w:p>
          <w:p w:rsidR="007F08D2" w:rsidRPr="00110B3D" w:rsidRDefault="007F08D2" w:rsidP="00110B3D">
            <w:pPr>
              <w:spacing w:after="0" w:line="240" w:lineRule="auto"/>
            </w:pPr>
          </w:p>
          <w:p w:rsidR="007F08D2" w:rsidRPr="00110B3D" w:rsidRDefault="007F08D2" w:rsidP="00110B3D">
            <w:pPr>
              <w:spacing w:after="0" w:line="240" w:lineRule="auto"/>
              <w:rPr>
                <w:rFonts w:ascii="Verdana" w:hAnsi="Verdana"/>
              </w:rPr>
            </w:pPr>
            <w:r w:rsidRPr="00110B3D">
              <w:t>- formarea si cultivarea interesului pentru localitatea natală</w:t>
            </w:r>
          </w:p>
          <w:p w:rsidR="007F08D2" w:rsidRPr="00110B3D" w:rsidRDefault="007F08D2" w:rsidP="00110B3D">
            <w:pPr>
              <w:spacing w:after="0" w:line="240" w:lineRule="auto"/>
            </w:pPr>
          </w:p>
          <w:p w:rsidR="007F08D2" w:rsidRPr="00110B3D" w:rsidRDefault="007F08D2" w:rsidP="00110B3D">
            <w:pPr>
              <w:spacing w:after="0" w:line="240" w:lineRule="auto"/>
            </w:pPr>
          </w:p>
          <w:p w:rsidR="007F08D2" w:rsidRPr="00110B3D" w:rsidRDefault="007F08D2" w:rsidP="00110B3D">
            <w:pPr>
              <w:spacing w:after="0" w:line="240" w:lineRule="auto"/>
            </w:pPr>
            <w:r w:rsidRPr="00110B3D">
              <w:t>- dezvoltarea interesului pentru poezie</w:t>
            </w:r>
          </w:p>
          <w:p w:rsidR="007F08D2" w:rsidRPr="00110B3D" w:rsidRDefault="007F08D2" w:rsidP="00110B3D">
            <w:pPr>
              <w:spacing w:after="0" w:line="240" w:lineRule="auto"/>
              <w:outlineLvl w:val="0"/>
              <w:rPr>
                <w:b/>
              </w:rPr>
            </w:pPr>
          </w:p>
          <w:p w:rsidR="007F08D2" w:rsidRPr="00110B3D" w:rsidRDefault="007F08D2" w:rsidP="00110B3D">
            <w:pPr>
              <w:spacing w:after="0" w:line="240" w:lineRule="auto"/>
              <w:jc w:val="center"/>
              <w:outlineLvl w:val="0"/>
              <w:rPr>
                <w:b/>
                <w:sz w:val="28"/>
                <w:szCs w:val="28"/>
              </w:rPr>
            </w:pPr>
          </w:p>
        </w:tc>
        <w:tc>
          <w:tcPr>
            <w:tcW w:w="1777" w:type="dxa"/>
          </w:tcPr>
          <w:p w:rsidR="007F08D2" w:rsidRPr="00110B3D" w:rsidRDefault="007F08D2" w:rsidP="00110B3D">
            <w:pPr>
              <w:spacing w:after="0" w:line="240" w:lineRule="auto"/>
              <w:outlineLvl w:val="0"/>
              <w:rPr>
                <w:b/>
                <w:i/>
              </w:rPr>
            </w:pPr>
            <w:r w:rsidRPr="00110B3D">
              <w:rPr>
                <w:b/>
                <w:i/>
              </w:rPr>
              <w:t>Sportul – esența vieții</w:t>
            </w:r>
          </w:p>
          <w:p w:rsidR="007F08D2" w:rsidRPr="00110B3D" w:rsidRDefault="007F08D2" w:rsidP="00110B3D">
            <w:pPr>
              <w:spacing w:after="0" w:line="240" w:lineRule="auto"/>
              <w:outlineLvl w:val="0"/>
              <w:rPr>
                <w:b/>
                <w:i/>
              </w:rPr>
            </w:pPr>
          </w:p>
          <w:p w:rsidR="007F08D2" w:rsidRPr="00110B3D" w:rsidRDefault="007F08D2" w:rsidP="00110B3D">
            <w:pPr>
              <w:spacing w:after="0" w:line="240" w:lineRule="auto"/>
              <w:outlineLvl w:val="0"/>
              <w:rPr>
                <w:b/>
                <w:i/>
              </w:rPr>
            </w:pPr>
          </w:p>
          <w:p w:rsidR="007F08D2" w:rsidRPr="00110B3D" w:rsidRDefault="007F08D2" w:rsidP="00110B3D">
            <w:pPr>
              <w:spacing w:after="0" w:line="240" w:lineRule="auto"/>
              <w:outlineLvl w:val="0"/>
              <w:rPr>
                <w:b/>
                <w:i/>
              </w:rPr>
            </w:pPr>
          </w:p>
          <w:p w:rsidR="007F08D2" w:rsidRPr="00110B3D" w:rsidRDefault="007F08D2" w:rsidP="00110B3D">
            <w:pPr>
              <w:spacing w:after="0" w:line="240" w:lineRule="auto"/>
              <w:outlineLvl w:val="0"/>
              <w:rPr>
                <w:b/>
                <w:i/>
              </w:rPr>
            </w:pPr>
            <w:r w:rsidRPr="00110B3D">
              <w:rPr>
                <w:b/>
                <w:i/>
              </w:rPr>
              <w:t>Concurs despre cunoașterea localității natale</w:t>
            </w:r>
          </w:p>
          <w:p w:rsidR="007F08D2" w:rsidRPr="00110B3D" w:rsidRDefault="007F08D2" w:rsidP="00110B3D">
            <w:pPr>
              <w:spacing w:after="0" w:line="240" w:lineRule="auto"/>
              <w:outlineLvl w:val="0"/>
              <w:rPr>
                <w:b/>
                <w:i/>
              </w:rPr>
            </w:pPr>
          </w:p>
          <w:p w:rsidR="007F08D2" w:rsidRPr="00110B3D" w:rsidRDefault="007F08D2" w:rsidP="00110B3D">
            <w:pPr>
              <w:spacing w:after="0" w:line="240" w:lineRule="auto"/>
              <w:outlineLvl w:val="0"/>
              <w:rPr>
                <w:b/>
                <w:i/>
              </w:rPr>
            </w:pPr>
          </w:p>
          <w:p w:rsidR="007F08D2" w:rsidRPr="00110B3D" w:rsidRDefault="007F08D2" w:rsidP="00110B3D">
            <w:pPr>
              <w:spacing w:after="0" w:line="240" w:lineRule="auto"/>
              <w:outlineLvl w:val="0"/>
              <w:rPr>
                <w:b/>
                <w:i/>
              </w:rPr>
            </w:pPr>
            <w:r w:rsidRPr="00110B3D">
              <w:rPr>
                <w:b/>
                <w:i/>
              </w:rPr>
              <w:t>Poezia secolului XXI</w:t>
            </w:r>
          </w:p>
        </w:tc>
        <w:tc>
          <w:tcPr>
            <w:tcW w:w="1777" w:type="dxa"/>
          </w:tcPr>
          <w:p w:rsidR="007F08D2" w:rsidRPr="00110B3D" w:rsidRDefault="007F08D2" w:rsidP="00110B3D">
            <w:pPr>
              <w:spacing w:after="0" w:line="240" w:lineRule="auto"/>
              <w:jc w:val="center"/>
            </w:pPr>
            <w:r w:rsidRPr="00110B3D">
              <w:t xml:space="preserve">Marţi </w:t>
            </w:r>
          </w:p>
          <w:p w:rsidR="007F08D2" w:rsidRPr="00110B3D" w:rsidRDefault="007F08D2" w:rsidP="00110B3D">
            <w:pPr>
              <w:spacing w:after="0" w:line="240" w:lineRule="auto"/>
              <w:jc w:val="center"/>
            </w:pPr>
            <w:r w:rsidRPr="00110B3D">
              <w:t>23.04.2018</w:t>
            </w:r>
          </w:p>
          <w:p w:rsidR="007F08D2" w:rsidRPr="00110B3D" w:rsidRDefault="007F08D2" w:rsidP="00110B3D">
            <w:pPr>
              <w:spacing w:after="0" w:line="240" w:lineRule="auto"/>
              <w:jc w:val="center"/>
            </w:pPr>
          </w:p>
          <w:p w:rsidR="007F08D2" w:rsidRPr="00110B3D" w:rsidRDefault="007F08D2" w:rsidP="00110B3D">
            <w:pPr>
              <w:spacing w:after="0" w:line="240" w:lineRule="auto"/>
              <w:jc w:val="center"/>
              <w:outlineLvl w:val="0"/>
              <w:rPr>
                <w:b/>
                <w:sz w:val="28"/>
                <w:szCs w:val="28"/>
              </w:rPr>
            </w:pPr>
          </w:p>
        </w:tc>
        <w:tc>
          <w:tcPr>
            <w:tcW w:w="1778" w:type="dxa"/>
          </w:tcPr>
          <w:p w:rsidR="007F08D2" w:rsidRPr="00110B3D" w:rsidRDefault="007F08D2" w:rsidP="00110B3D">
            <w:pPr>
              <w:spacing w:after="0" w:line="240" w:lineRule="auto"/>
              <w:outlineLvl w:val="0"/>
            </w:pPr>
            <w:r w:rsidRPr="00110B3D">
              <w:t>- Activitate sportivă</w:t>
            </w:r>
          </w:p>
          <w:p w:rsidR="007F08D2" w:rsidRPr="00110B3D" w:rsidRDefault="007F08D2" w:rsidP="00110B3D">
            <w:pPr>
              <w:spacing w:after="0" w:line="240" w:lineRule="auto"/>
              <w:outlineLvl w:val="0"/>
            </w:pPr>
          </w:p>
          <w:p w:rsidR="007F08D2" w:rsidRPr="00110B3D" w:rsidRDefault="007F08D2" w:rsidP="00110B3D">
            <w:pPr>
              <w:spacing w:after="0" w:line="240" w:lineRule="auto"/>
              <w:outlineLvl w:val="0"/>
            </w:pPr>
          </w:p>
          <w:p w:rsidR="007F08D2" w:rsidRPr="00110B3D" w:rsidRDefault="007F08D2" w:rsidP="00110B3D">
            <w:pPr>
              <w:spacing w:after="0" w:line="240" w:lineRule="auto"/>
              <w:outlineLvl w:val="0"/>
            </w:pPr>
          </w:p>
          <w:p w:rsidR="007F08D2" w:rsidRPr="00110B3D" w:rsidRDefault="007F08D2" w:rsidP="00110B3D">
            <w:pPr>
              <w:spacing w:after="0" w:line="240" w:lineRule="auto"/>
              <w:outlineLvl w:val="0"/>
            </w:pPr>
            <w:r w:rsidRPr="00110B3D">
              <w:t>- Activitate cultural - științifică</w:t>
            </w:r>
          </w:p>
          <w:p w:rsidR="007F08D2" w:rsidRPr="00110B3D" w:rsidRDefault="007F08D2" w:rsidP="00110B3D">
            <w:pPr>
              <w:spacing w:after="0" w:line="240" w:lineRule="auto"/>
              <w:outlineLvl w:val="0"/>
            </w:pPr>
          </w:p>
          <w:p w:rsidR="007F08D2" w:rsidRPr="00110B3D" w:rsidRDefault="007F08D2" w:rsidP="00110B3D">
            <w:pPr>
              <w:spacing w:after="0" w:line="240" w:lineRule="auto"/>
              <w:outlineLvl w:val="0"/>
            </w:pPr>
          </w:p>
          <w:p w:rsidR="007F08D2" w:rsidRPr="00110B3D" w:rsidRDefault="007F08D2" w:rsidP="00110B3D">
            <w:pPr>
              <w:spacing w:after="0" w:line="240" w:lineRule="auto"/>
              <w:outlineLvl w:val="0"/>
            </w:pPr>
            <w:r w:rsidRPr="00110B3D">
              <w:t>-  Activitate cultural - științifică</w:t>
            </w:r>
          </w:p>
          <w:p w:rsidR="007F08D2" w:rsidRPr="00110B3D" w:rsidRDefault="007F08D2" w:rsidP="00110B3D">
            <w:pPr>
              <w:spacing w:after="0" w:line="240" w:lineRule="auto"/>
              <w:outlineLvl w:val="0"/>
            </w:pPr>
          </w:p>
        </w:tc>
        <w:tc>
          <w:tcPr>
            <w:tcW w:w="1778" w:type="dxa"/>
          </w:tcPr>
          <w:p w:rsidR="007F08D2" w:rsidRPr="00110B3D" w:rsidRDefault="007F08D2" w:rsidP="00110B3D">
            <w:pPr>
              <w:spacing w:after="0" w:line="240" w:lineRule="auto"/>
              <w:outlineLvl w:val="0"/>
            </w:pPr>
            <w:r w:rsidRPr="00110B3D">
              <w:t>Prof. Pepenar Ciprian</w:t>
            </w:r>
          </w:p>
          <w:p w:rsidR="007F08D2" w:rsidRPr="00110B3D" w:rsidRDefault="007F08D2" w:rsidP="00110B3D">
            <w:pPr>
              <w:spacing w:after="0" w:line="240" w:lineRule="auto"/>
              <w:outlineLvl w:val="0"/>
            </w:pPr>
          </w:p>
          <w:p w:rsidR="007F08D2" w:rsidRPr="00110B3D" w:rsidRDefault="007F08D2" w:rsidP="00110B3D">
            <w:pPr>
              <w:spacing w:after="0" w:line="240" w:lineRule="auto"/>
              <w:outlineLvl w:val="0"/>
            </w:pPr>
          </w:p>
          <w:p w:rsidR="007F08D2" w:rsidRPr="00110B3D" w:rsidRDefault="007F08D2" w:rsidP="00110B3D">
            <w:pPr>
              <w:spacing w:after="0" w:line="240" w:lineRule="auto"/>
              <w:outlineLvl w:val="0"/>
            </w:pPr>
          </w:p>
          <w:p w:rsidR="007F08D2" w:rsidRPr="00110B3D" w:rsidRDefault="007F08D2" w:rsidP="00110B3D">
            <w:pPr>
              <w:spacing w:after="0" w:line="240" w:lineRule="auto"/>
              <w:outlineLvl w:val="0"/>
            </w:pPr>
            <w:r w:rsidRPr="00110B3D">
              <w:t>Prof. Matiș Valeria</w:t>
            </w:r>
          </w:p>
          <w:p w:rsidR="007F08D2" w:rsidRPr="00110B3D" w:rsidRDefault="007F08D2" w:rsidP="00110B3D">
            <w:pPr>
              <w:spacing w:after="0" w:line="240" w:lineRule="auto"/>
              <w:outlineLvl w:val="0"/>
            </w:pPr>
            <w:r w:rsidRPr="00110B3D">
              <w:t>Prof. Vasilie Simona</w:t>
            </w:r>
          </w:p>
          <w:p w:rsidR="007F08D2" w:rsidRPr="00110B3D" w:rsidRDefault="007F08D2" w:rsidP="00110B3D">
            <w:pPr>
              <w:spacing w:after="0" w:line="240" w:lineRule="auto"/>
              <w:outlineLvl w:val="0"/>
            </w:pPr>
          </w:p>
          <w:p w:rsidR="007F08D2" w:rsidRPr="00110B3D" w:rsidRDefault="007F08D2" w:rsidP="00110B3D">
            <w:pPr>
              <w:spacing w:after="0" w:line="240" w:lineRule="auto"/>
              <w:outlineLvl w:val="0"/>
            </w:pPr>
            <w:r w:rsidRPr="00110B3D">
              <w:t>Prof. Tellman Gabriela</w:t>
            </w:r>
          </w:p>
          <w:p w:rsidR="007F08D2" w:rsidRPr="00110B3D" w:rsidRDefault="007F08D2" w:rsidP="00110B3D">
            <w:pPr>
              <w:spacing w:after="0" w:line="240" w:lineRule="auto"/>
              <w:outlineLvl w:val="0"/>
            </w:pPr>
            <w:r w:rsidRPr="00110B3D">
              <w:t>Prof. Danciu Bogdan</w:t>
            </w:r>
          </w:p>
        </w:tc>
        <w:tc>
          <w:tcPr>
            <w:tcW w:w="1918" w:type="dxa"/>
          </w:tcPr>
          <w:p w:rsidR="007F08D2" w:rsidRPr="00110B3D" w:rsidRDefault="007F08D2" w:rsidP="00110B3D">
            <w:pPr>
              <w:spacing w:after="0" w:line="240" w:lineRule="auto"/>
              <w:jc w:val="center"/>
              <w:outlineLvl w:val="0"/>
            </w:pPr>
            <w:r w:rsidRPr="00110B3D">
              <w:t>Elevii claselor V-VIII</w:t>
            </w:r>
          </w:p>
          <w:p w:rsidR="007F08D2" w:rsidRPr="00110B3D" w:rsidRDefault="007F08D2" w:rsidP="00110B3D">
            <w:pPr>
              <w:spacing w:after="0" w:line="240" w:lineRule="auto"/>
              <w:jc w:val="center"/>
              <w:outlineLvl w:val="0"/>
            </w:pPr>
          </w:p>
          <w:p w:rsidR="007F08D2" w:rsidRPr="00110B3D" w:rsidRDefault="007F08D2" w:rsidP="00110B3D">
            <w:pPr>
              <w:spacing w:after="0" w:line="240" w:lineRule="auto"/>
              <w:jc w:val="center"/>
              <w:outlineLvl w:val="0"/>
            </w:pPr>
          </w:p>
          <w:p w:rsidR="007F08D2" w:rsidRPr="00110B3D" w:rsidRDefault="007F08D2" w:rsidP="00110B3D">
            <w:pPr>
              <w:spacing w:after="0" w:line="240" w:lineRule="auto"/>
              <w:jc w:val="center"/>
              <w:outlineLvl w:val="0"/>
            </w:pPr>
          </w:p>
          <w:p w:rsidR="007F08D2" w:rsidRPr="00110B3D" w:rsidRDefault="007F08D2" w:rsidP="00110B3D">
            <w:pPr>
              <w:spacing w:after="0" w:line="240" w:lineRule="auto"/>
              <w:jc w:val="center"/>
              <w:outlineLvl w:val="0"/>
            </w:pPr>
            <w:r w:rsidRPr="00110B3D">
              <w:t>Elevii claselor VI-VII</w:t>
            </w:r>
          </w:p>
          <w:p w:rsidR="007F08D2" w:rsidRPr="00110B3D" w:rsidRDefault="007F08D2" w:rsidP="00110B3D">
            <w:pPr>
              <w:spacing w:after="0" w:line="240" w:lineRule="auto"/>
              <w:jc w:val="center"/>
              <w:outlineLvl w:val="0"/>
            </w:pPr>
          </w:p>
          <w:p w:rsidR="007F08D2" w:rsidRPr="00110B3D" w:rsidRDefault="007F08D2" w:rsidP="00110B3D">
            <w:pPr>
              <w:spacing w:after="0" w:line="240" w:lineRule="auto"/>
              <w:jc w:val="center"/>
              <w:outlineLvl w:val="0"/>
            </w:pPr>
          </w:p>
          <w:p w:rsidR="007F08D2" w:rsidRPr="00110B3D" w:rsidRDefault="007F08D2" w:rsidP="00110B3D">
            <w:pPr>
              <w:spacing w:after="0" w:line="240" w:lineRule="auto"/>
              <w:jc w:val="center"/>
              <w:outlineLvl w:val="0"/>
            </w:pPr>
          </w:p>
          <w:p w:rsidR="007F08D2" w:rsidRPr="00110B3D" w:rsidRDefault="007F08D2" w:rsidP="00110B3D">
            <w:pPr>
              <w:spacing w:after="0" w:line="240" w:lineRule="auto"/>
              <w:jc w:val="center"/>
              <w:outlineLvl w:val="0"/>
            </w:pPr>
            <w:r w:rsidRPr="00110B3D">
              <w:t>Elevii claselor V-VIII</w:t>
            </w:r>
          </w:p>
          <w:p w:rsidR="007F08D2" w:rsidRPr="00110B3D" w:rsidRDefault="007F08D2" w:rsidP="00110B3D">
            <w:pPr>
              <w:spacing w:after="0" w:line="240" w:lineRule="auto"/>
              <w:jc w:val="center"/>
              <w:outlineLvl w:val="0"/>
            </w:pPr>
          </w:p>
        </w:tc>
        <w:tc>
          <w:tcPr>
            <w:tcW w:w="1985" w:type="dxa"/>
          </w:tcPr>
          <w:p w:rsidR="007F08D2" w:rsidRPr="00110B3D" w:rsidRDefault="007F08D2" w:rsidP="00110B3D">
            <w:pPr>
              <w:spacing w:after="0" w:line="240" w:lineRule="auto"/>
              <w:outlineLvl w:val="0"/>
            </w:pPr>
            <w:r w:rsidRPr="00110B3D">
              <w:t>- diplome</w:t>
            </w:r>
          </w:p>
          <w:p w:rsidR="007F08D2" w:rsidRPr="00110B3D" w:rsidRDefault="007F08D2" w:rsidP="00110B3D">
            <w:pPr>
              <w:spacing w:after="0" w:line="240" w:lineRule="auto"/>
              <w:outlineLvl w:val="0"/>
            </w:pPr>
          </w:p>
          <w:p w:rsidR="007F08D2" w:rsidRPr="00110B3D" w:rsidRDefault="007F08D2" w:rsidP="00110B3D">
            <w:pPr>
              <w:spacing w:after="0" w:line="240" w:lineRule="auto"/>
              <w:outlineLvl w:val="0"/>
            </w:pPr>
          </w:p>
          <w:p w:rsidR="007F08D2" w:rsidRPr="00110B3D" w:rsidRDefault="007F08D2" w:rsidP="00110B3D">
            <w:pPr>
              <w:spacing w:after="0" w:line="240" w:lineRule="auto"/>
              <w:outlineLvl w:val="0"/>
            </w:pPr>
          </w:p>
          <w:p w:rsidR="007F08D2" w:rsidRPr="00110B3D" w:rsidRDefault="007F08D2" w:rsidP="00110B3D">
            <w:pPr>
              <w:spacing w:after="0" w:line="240" w:lineRule="auto"/>
              <w:outlineLvl w:val="0"/>
            </w:pPr>
          </w:p>
          <w:p w:rsidR="007F08D2" w:rsidRPr="00110B3D" w:rsidRDefault="007F08D2" w:rsidP="00110B3D">
            <w:pPr>
              <w:spacing w:after="0" w:line="240" w:lineRule="auto"/>
              <w:outlineLvl w:val="0"/>
            </w:pPr>
            <w:r w:rsidRPr="00110B3D">
              <w:t>- fișe de lucru</w:t>
            </w:r>
          </w:p>
          <w:p w:rsidR="007F08D2" w:rsidRPr="00110B3D" w:rsidRDefault="007F08D2" w:rsidP="00110B3D">
            <w:pPr>
              <w:spacing w:after="0" w:line="240" w:lineRule="auto"/>
              <w:outlineLvl w:val="0"/>
            </w:pPr>
            <w:r w:rsidRPr="00110B3D">
              <w:t>- diplome</w:t>
            </w:r>
          </w:p>
          <w:p w:rsidR="007F08D2" w:rsidRPr="00110B3D" w:rsidRDefault="007F08D2" w:rsidP="00110B3D">
            <w:pPr>
              <w:spacing w:after="0" w:line="240" w:lineRule="auto"/>
              <w:outlineLvl w:val="0"/>
            </w:pPr>
          </w:p>
          <w:p w:rsidR="007F08D2" w:rsidRPr="00110B3D" w:rsidRDefault="007F08D2" w:rsidP="00110B3D">
            <w:pPr>
              <w:spacing w:after="0" w:line="240" w:lineRule="auto"/>
              <w:outlineLvl w:val="0"/>
            </w:pPr>
          </w:p>
          <w:p w:rsidR="007F08D2" w:rsidRPr="00110B3D" w:rsidRDefault="007F08D2" w:rsidP="00110B3D">
            <w:pPr>
              <w:spacing w:after="0" w:line="240" w:lineRule="auto"/>
              <w:outlineLvl w:val="0"/>
            </w:pPr>
          </w:p>
          <w:p w:rsidR="007F08D2" w:rsidRPr="00110B3D" w:rsidRDefault="007F08D2" w:rsidP="00110B3D">
            <w:pPr>
              <w:spacing w:after="0" w:line="240" w:lineRule="auto"/>
              <w:outlineLvl w:val="0"/>
            </w:pPr>
            <w:r w:rsidRPr="00110B3D">
              <w:t>- recitări de poezie</w:t>
            </w:r>
          </w:p>
          <w:p w:rsidR="007F08D2" w:rsidRPr="00110B3D" w:rsidRDefault="007F08D2" w:rsidP="00110B3D">
            <w:pPr>
              <w:spacing w:after="0" w:line="240" w:lineRule="auto"/>
              <w:outlineLvl w:val="0"/>
            </w:pPr>
            <w:r w:rsidRPr="00110B3D">
              <w:t>- diplome</w:t>
            </w:r>
          </w:p>
        </w:tc>
      </w:tr>
      <w:tr w:rsidR="007F08D2" w:rsidRPr="00110B3D" w:rsidTr="00110B3D">
        <w:trPr>
          <w:trHeight w:val="2834"/>
        </w:trPr>
        <w:tc>
          <w:tcPr>
            <w:tcW w:w="817" w:type="dxa"/>
          </w:tcPr>
          <w:p w:rsidR="007F08D2" w:rsidRPr="00110B3D" w:rsidRDefault="007F08D2" w:rsidP="00110B3D">
            <w:pPr>
              <w:spacing w:after="0" w:line="240" w:lineRule="auto"/>
              <w:jc w:val="center"/>
              <w:outlineLvl w:val="0"/>
            </w:pPr>
            <w:r w:rsidRPr="00110B3D">
              <w:t xml:space="preserve">3. </w:t>
            </w:r>
          </w:p>
        </w:tc>
        <w:tc>
          <w:tcPr>
            <w:tcW w:w="2737" w:type="dxa"/>
          </w:tcPr>
          <w:p w:rsidR="007F08D2" w:rsidRPr="00110B3D" w:rsidRDefault="007F08D2" w:rsidP="00110B3D">
            <w:pPr>
              <w:spacing w:after="0" w:line="240" w:lineRule="auto"/>
            </w:pPr>
            <w:r w:rsidRPr="00110B3D">
              <w:t>- formarea si cultivarea interesului pentru istoria locală</w:t>
            </w:r>
          </w:p>
          <w:p w:rsidR="007F08D2" w:rsidRPr="00110B3D" w:rsidRDefault="007F08D2" w:rsidP="00110B3D">
            <w:pPr>
              <w:spacing w:after="0" w:line="240" w:lineRule="auto"/>
            </w:pPr>
          </w:p>
          <w:p w:rsidR="007F08D2" w:rsidRPr="00110B3D" w:rsidRDefault="007F08D2" w:rsidP="00110B3D">
            <w:pPr>
              <w:spacing w:after="0" w:line="240" w:lineRule="auto"/>
            </w:pPr>
            <w:r w:rsidRPr="00110B3D">
              <w:t>-  să cunoască oportunițățile pentru dezvoltarea carierei</w:t>
            </w:r>
          </w:p>
          <w:p w:rsidR="007F08D2" w:rsidRPr="00110B3D" w:rsidRDefault="007F08D2" w:rsidP="00110B3D">
            <w:pPr>
              <w:spacing w:after="0" w:line="240" w:lineRule="auto"/>
            </w:pPr>
          </w:p>
          <w:p w:rsidR="007F08D2" w:rsidRPr="00110B3D" w:rsidRDefault="007F08D2" w:rsidP="00110B3D">
            <w:pPr>
              <w:spacing w:after="0" w:line="240" w:lineRule="auto"/>
            </w:pPr>
            <w:r w:rsidRPr="00110B3D">
              <w:t>- dezvoltarea interesului pentru limba română</w:t>
            </w:r>
          </w:p>
          <w:p w:rsidR="007F08D2" w:rsidRPr="00110B3D" w:rsidRDefault="007F08D2" w:rsidP="00110B3D">
            <w:pPr>
              <w:spacing w:after="0" w:line="240" w:lineRule="auto"/>
              <w:outlineLvl w:val="0"/>
              <w:rPr>
                <w:b/>
              </w:rPr>
            </w:pPr>
          </w:p>
          <w:p w:rsidR="007F08D2" w:rsidRPr="00110B3D" w:rsidRDefault="007F08D2" w:rsidP="00110B3D">
            <w:pPr>
              <w:spacing w:after="0" w:line="240" w:lineRule="auto"/>
              <w:outlineLvl w:val="0"/>
              <w:rPr>
                <w:b/>
              </w:rPr>
            </w:pPr>
          </w:p>
          <w:p w:rsidR="007F08D2" w:rsidRPr="00110B3D" w:rsidRDefault="007F08D2" w:rsidP="00110B3D">
            <w:pPr>
              <w:spacing w:after="0" w:line="240" w:lineRule="auto"/>
              <w:outlineLvl w:val="0"/>
              <w:rPr>
                <w:b/>
              </w:rPr>
            </w:pPr>
          </w:p>
          <w:p w:rsidR="007F08D2" w:rsidRPr="00110B3D" w:rsidRDefault="007F08D2" w:rsidP="00110B3D">
            <w:pPr>
              <w:spacing w:after="0" w:line="240" w:lineRule="auto"/>
            </w:pPr>
            <w:r w:rsidRPr="00110B3D">
              <w:rPr>
                <w:b/>
              </w:rPr>
              <w:t xml:space="preserve">- </w:t>
            </w:r>
            <w:r w:rsidRPr="00110B3D">
              <w:t>conştientizarea rolului unei alimentaţii echilibrate în dezvoltarea armonioasă a omului</w:t>
            </w:r>
          </w:p>
        </w:tc>
        <w:tc>
          <w:tcPr>
            <w:tcW w:w="1777" w:type="dxa"/>
          </w:tcPr>
          <w:p w:rsidR="007F08D2" w:rsidRPr="00110B3D" w:rsidRDefault="007F08D2" w:rsidP="00110B3D">
            <w:pPr>
              <w:spacing w:after="0" w:line="240" w:lineRule="auto"/>
              <w:outlineLvl w:val="0"/>
              <w:rPr>
                <w:b/>
                <w:i/>
              </w:rPr>
            </w:pPr>
            <w:r w:rsidRPr="00110B3D">
              <w:rPr>
                <w:b/>
                <w:i/>
              </w:rPr>
              <w:t>Vizită la Germisara</w:t>
            </w:r>
          </w:p>
          <w:p w:rsidR="007F08D2" w:rsidRPr="00110B3D" w:rsidRDefault="007F08D2" w:rsidP="00110B3D">
            <w:pPr>
              <w:spacing w:after="0" w:line="240" w:lineRule="auto"/>
              <w:outlineLvl w:val="0"/>
              <w:rPr>
                <w:b/>
                <w:i/>
              </w:rPr>
            </w:pPr>
          </w:p>
          <w:p w:rsidR="007F08D2" w:rsidRPr="00110B3D" w:rsidRDefault="007F08D2" w:rsidP="00110B3D">
            <w:pPr>
              <w:spacing w:after="0" w:line="240" w:lineRule="auto"/>
              <w:outlineLvl w:val="0"/>
              <w:rPr>
                <w:b/>
                <w:i/>
              </w:rPr>
            </w:pPr>
          </w:p>
          <w:p w:rsidR="007F08D2" w:rsidRPr="00110B3D" w:rsidRDefault="007F08D2" w:rsidP="00110B3D">
            <w:pPr>
              <w:spacing w:after="0" w:line="240" w:lineRule="auto"/>
              <w:outlineLvl w:val="0"/>
              <w:rPr>
                <w:b/>
                <w:i/>
              </w:rPr>
            </w:pPr>
            <w:r w:rsidRPr="00110B3D">
              <w:rPr>
                <w:b/>
                <w:i/>
              </w:rPr>
              <w:t>Vizită la liceele din Deva</w:t>
            </w:r>
          </w:p>
          <w:p w:rsidR="007F08D2" w:rsidRPr="00110B3D" w:rsidRDefault="007F08D2" w:rsidP="00110B3D">
            <w:pPr>
              <w:spacing w:after="0" w:line="240" w:lineRule="auto"/>
              <w:outlineLvl w:val="0"/>
              <w:rPr>
                <w:b/>
                <w:i/>
              </w:rPr>
            </w:pPr>
          </w:p>
          <w:p w:rsidR="007F08D2" w:rsidRPr="00110B3D" w:rsidRDefault="007F08D2" w:rsidP="00110B3D">
            <w:pPr>
              <w:spacing w:after="0" w:line="240" w:lineRule="auto"/>
              <w:outlineLvl w:val="0"/>
              <w:rPr>
                <w:b/>
                <w:i/>
              </w:rPr>
            </w:pPr>
          </w:p>
          <w:p w:rsidR="007F08D2" w:rsidRPr="00110B3D" w:rsidRDefault="007F08D2" w:rsidP="00110B3D">
            <w:pPr>
              <w:spacing w:after="0" w:line="240" w:lineRule="auto"/>
              <w:outlineLvl w:val="0"/>
              <w:rPr>
                <w:b/>
                <w:i/>
              </w:rPr>
            </w:pPr>
            <w:r w:rsidRPr="00110B3D">
              <w:rPr>
                <w:b/>
                <w:i/>
              </w:rPr>
              <w:t>Româna „Altfel”</w:t>
            </w:r>
          </w:p>
          <w:p w:rsidR="007F08D2" w:rsidRPr="00110B3D" w:rsidRDefault="007F08D2" w:rsidP="00110B3D">
            <w:pPr>
              <w:spacing w:after="0" w:line="240" w:lineRule="auto"/>
              <w:outlineLvl w:val="0"/>
              <w:rPr>
                <w:b/>
                <w:i/>
              </w:rPr>
            </w:pPr>
          </w:p>
          <w:p w:rsidR="007F08D2" w:rsidRPr="00110B3D" w:rsidRDefault="007F08D2" w:rsidP="00110B3D">
            <w:pPr>
              <w:spacing w:after="0" w:line="240" w:lineRule="auto"/>
              <w:outlineLvl w:val="0"/>
              <w:rPr>
                <w:b/>
                <w:i/>
              </w:rPr>
            </w:pPr>
          </w:p>
          <w:p w:rsidR="007F08D2" w:rsidRPr="00110B3D" w:rsidRDefault="007F08D2" w:rsidP="00110B3D">
            <w:pPr>
              <w:spacing w:after="0" w:line="240" w:lineRule="auto"/>
              <w:outlineLvl w:val="0"/>
              <w:rPr>
                <w:b/>
                <w:i/>
              </w:rPr>
            </w:pPr>
          </w:p>
          <w:p w:rsidR="007F08D2" w:rsidRPr="00110B3D" w:rsidRDefault="007F08D2" w:rsidP="00110B3D">
            <w:pPr>
              <w:spacing w:after="0" w:line="240" w:lineRule="auto"/>
              <w:outlineLvl w:val="0"/>
              <w:rPr>
                <w:b/>
                <w:i/>
              </w:rPr>
            </w:pPr>
          </w:p>
          <w:p w:rsidR="007F08D2" w:rsidRPr="00110B3D" w:rsidRDefault="007F08D2" w:rsidP="00110B3D">
            <w:pPr>
              <w:spacing w:after="0" w:line="240" w:lineRule="auto"/>
              <w:outlineLvl w:val="0"/>
              <w:rPr>
                <w:b/>
                <w:i/>
              </w:rPr>
            </w:pPr>
            <w:r w:rsidRPr="00110B3D">
              <w:rPr>
                <w:b/>
                <w:i/>
              </w:rPr>
              <w:t>Alimentația sănătoasă</w:t>
            </w:r>
          </w:p>
        </w:tc>
        <w:tc>
          <w:tcPr>
            <w:tcW w:w="1777" w:type="dxa"/>
          </w:tcPr>
          <w:p w:rsidR="007F08D2" w:rsidRPr="00110B3D" w:rsidRDefault="007F08D2" w:rsidP="00110B3D">
            <w:pPr>
              <w:spacing w:after="0" w:line="240" w:lineRule="auto"/>
              <w:jc w:val="center"/>
              <w:outlineLvl w:val="0"/>
            </w:pPr>
            <w:r w:rsidRPr="00110B3D">
              <w:t>Miercuri</w:t>
            </w:r>
          </w:p>
          <w:p w:rsidR="007F08D2" w:rsidRPr="00110B3D" w:rsidRDefault="007F08D2" w:rsidP="00110B3D">
            <w:pPr>
              <w:spacing w:after="0" w:line="240" w:lineRule="auto"/>
              <w:jc w:val="center"/>
              <w:outlineLvl w:val="0"/>
            </w:pPr>
            <w:r w:rsidRPr="00110B3D">
              <w:t>24.04.2018</w:t>
            </w:r>
          </w:p>
        </w:tc>
        <w:tc>
          <w:tcPr>
            <w:tcW w:w="1778" w:type="dxa"/>
          </w:tcPr>
          <w:p w:rsidR="007F08D2" w:rsidRPr="00110B3D" w:rsidRDefault="007F08D2" w:rsidP="00110B3D">
            <w:pPr>
              <w:spacing w:after="0" w:line="240" w:lineRule="auto"/>
              <w:outlineLvl w:val="0"/>
            </w:pPr>
            <w:r w:rsidRPr="00110B3D">
              <w:rPr>
                <w:b/>
              </w:rPr>
              <w:t xml:space="preserve">- </w:t>
            </w:r>
            <w:r w:rsidRPr="00110B3D">
              <w:t>Activitate cultural - științifică</w:t>
            </w:r>
          </w:p>
          <w:p w:rsidR="007F08D2" w:rsidRPr="00110B3D" w:rsidRDefault="007F08D2" w:rsidP="00110B3D">
            <w:pPr>
              <w:spacing w:after="0" w:line="240" w:lineRule="auto"/>
              <w:outlineLvl w:val="0"/>
            </w:pPr>
          </w:p>
          <w:p w:rsidR="007F08D2" w:rsidRPr="00110B3D" w:rsidRDefault="007F08D2" w:rsidP="00110B3D">
            <w:pPr>
              <w:spacing w:after="0" w:line="240" w:lineRule="auto"/>
              <w:outlineLvl w:val="0"/>
            </w:pPr>
            <w:r w:rsidRPr="00110B3D">
              <w:t>- Activitate educativă</w:t>
            </w:r>
          </w:p>
          <w:p w:rsidR="007F08D2" w:rsidRPr="00110B3D" w:rsidRDefault="007F08D2" w:rsidP="00110B3D">
            <w:pPr>
              <w:spacing w:after="0" w:line="240" w:lineRule="auto"/>
              <w:outlineLvl w:val="0"/>
            </w:pPr>
          </w:p>
          <w:p w:rsidR="007F08D2" w:rsidRPr="00110B3D" w:rsidRDefault="007F08D2" w:rsidP="00110B3D">
            <w:pPr>
              <w:spacing w:after="0" w:line="240" w:lineRule="auto"/>
              <w:outlineLvl w:val="0"/>
            </w:pPr>
          </w:p>
          <w:p w:rsidR="007F08D2" w:rsidRPr="00110B3D" w:rsidRDefault="007F08D2" w:rsidP="00110B3D">
            <w:pPr>
              <w:spacing w:after="0" w:line="240" w:lineRule="auto"/>
              <w:outlineLvl w:val="0"/>
            </w:pPr>
            <w:r w:rsidRPr="00110B3D">
              <w:t>- Activitate sportivă</w:t>
            </w:r>
          </w:p>
          <w:p w:rsidR="007F08D2" w:rsidRPr="00110B3D" w:rsidRDefault="007F08D2" w:rsidP="00110B3D">
            <w:pPr>
              <w:spacing w:after="0" w:line="240" w:lineRule="auto"/>
              <w:outlineLvl w:val="0"/>
            </w:pPr>
          </w:p>
          <w:p w:rsidR="007F08D2" w:rsidRPr="00110B3D" w:rsidRDefault="007F08D2" w:rsidP="00110B3D">
            <w:pPr>
              <w:spacing w:after="0" w:line="240" w:lineRule="auto"/>
              <w:outlineLvl w:val="0"/>
            </w:pPr>
          </w:p>
          <w:p w:rsidR="007F08D2" w:rsidRPr="00110B3D" w:rsidRDefault="007F08D2" w:rsidP="00110B3D">
            <w:pPr>
              <w:spacing w:after="0" w:line="240" w:lineRule="auto"/>
              <w:outlineLvl w:val="0"/>
            </w:pPr>
          </w:p>
          <w:p w:rsidR="007F08D2" w:rsidRPr="00110B3D" w:rsidRDefault="007F08D2" w:rsidP="00110B3D">
            <w:pPr>
              <w:spacing w:after="0" w:line="240" w:lineRule="auto"/>
              <w:outlineLvl w:val="0"/>
            </w:pPr>
            <w:r w:rsidRPr="00110B3D">
              <w:t>- Activitate educativă</w:t>
            </w:r>
          </w:p>
        </w:tc>
        <w:tc>
          <w:tcPr>
            <w:tcW w:w="1778" w:type="dxa"/>
          </w:tcPr>
          <w:p w:rsidR="007F08D2" w:rsidRPr="00110B3D" w:rsidRDefault="007F08D2" w:rsidP="00110B3D">
            <w:pPr>
              <w:spacing w:after="0" w:line="240" w:lineRule="auto"/>
              <w:outlineLvl w:val="0"/>
            </w:pPr>
            <w:r w:rsidRPr="00110B3D">
              <w:t>Prof Matiș Valeria</w:t>
            </w:r>
          </w:p>
          <w:p w:rsidR="007F08D2" w:rsidRPr="00110B3D" w:rsidRDefault="007F08D2" w:rsidP="00110B3D">
            <w:pPr>
              <w:spacing w:after="0" w:line="240" w:lineRule="auto"/>
              <w:outlineLvl w:val="0"/>
            </w:pPr>
            <w:r w:rsidRPr="00110B3D">
              <w:t>Prof. Vasilie Simona</w:t>
            </w:r>
          </w:p>
          <w:p w:rsidR="007F08D2" w:rsidRPr="00110B3D" w:rsidRDefault="007F08D2" w:rsidP="00110B3D">
            <w:pPr>
              <w:spacing w:after="0" w:line="240" w:lineRule="auto"/>
              <w:outlineLvl w:val="0"/>
            </w:pPr>
            <w:r w:rsidRPr="00110B3D">
              <w:t>Prof. Obrenovici Lucia</w:t>
            </w:r>
          </w:p>
          <w:p w:rsidR="007F08D2" w:rsidRPr="00110B3D" w:rsidRDefault="007F08D2" w:rsidP="00110B3D">
            <w:pPr>
              <w:spacing w:after="0" w:line="240" w:lineRule="auto"/>
              <w:outlineLvl w:val="0"/>
            </w:pPr>
          </w:p>
          <w:p w:rsidR="007F08D2" w:rsidRPr="00110B3D" w:rsidRDefault="007F08D2" w:rsidP="00110B3D">
            <w:pPr>
              <w:spacing w:after="0" w:line="240" w:lineRule="auto"/>
              <w:outlineLvl w:val="0"/>
            </w:pPr>
          </w:p>
          <w:p w:rsidR="007F08D2" w:rsidRPr="00110B3D" w:rsidRDefault="007F08D2" w:rsidP="00110B3D">
            <w:pPr>
              <w:spacing w:after="0" w:line="240" w:lineRule="auto"/>
              <w:outlineLvl w:val="0"/>
            </w:pPr>
            <w:r w:rsidRPr="00110B3D">
              <w:t>Prof. Tellman Gabriela</w:t>
            </w:r>
          </w:p>
          <w:p w:rsidR="007F08D2" w:rsidRPr="00110B3D" w:rsidRDefault="007F08D2" w:rsidP="00110B3D">
            <w:pPr>
              <w:spacing w:after="0" w:line="240" w:lineRule="auto"/>
              <w:outlineLvl w:val="0"/>
            </w:pPr>
            <w:r w:rsidRPr="00110B3D">
              <w:t>Prof. Danciu Bogdan</w:t>
            </w:r>
          </w:p>
          <w:p w:rsidR="007F08D2" w:rsidRPr="00110B3D" w:rsidRDefault="007F08D2" w:rsidP="00110B3D">
            <w:pPr>
              <w:spacing w:after="0" w:line="240" w:lineRule="auto"/>
              <w:outlineLvl w:val="0"/>
            </w:pPr>
          </w:p>
          <w:p w:rsidR="007F08D2" w:rsidRPr="00110B3D" w:rsidRDefault="007F08D2" w:rsidP="00110B3D">
            <w:pPr>
              <w:spacing w:after="0" w:line="240" w:lineRule="auto"/>
              <w:outlineLvl w:val="0"/>
            </w:pPr>
            <w:r w:rsidRPr="00110B3D">
              <w:t>Prof. Bursesc Leontin</w:t>
            </w:r>
          </w:p>
          <w:p w:rsidR="007F08D2" w:rsidRPr="00110B3D" w:rsidRDefault="007F08D2" w:rsidP="00110B3D">
            <w:pPr>
              <w:spacing w:after="0" w:line="240" w:lineRule="auto"/>
              <w:outlineLvl w:val="0"/>
            </w:pPr>
            <w:r w:rsidRPr="00110B3D">
              <w:t>Prof. Bal Doina</w:t>
            </w:r>
          </w:p>
        </w:tc>
        <w:tc>
          <w:tcPr>
            <w:tcW w:w="1918" w:type="dxa"/>
          </w:tcPr>
          <w:p w:rsidR="007F08D2" w:rsidRPr="00110B3D" w:rsidRDefault="007F08D2" w:rsidP="00110B3D">
            <w:pPr>
              <w:spacing w:after="0" w:line="240" w:lineRule="auto"/>
              <w:jc w:val="center"/>
              <w:outlineLvl w:val="0"/>
            </w:pPr>
            <w:r w:rsidRPr="00110B3D">
              <w:t>Elevii claselor VI-VII</w:t>
            </w:r>
          </w:p>
          <w:p w:rsidR="007F08D2" w:rsidRPr="00110B3D" w:rsidRDefault="007F08D2" w:rsidP="00110B3D">
            <w:pPr>
              <w:spacing w:after="0" w:line="240" w:lineRule="auto"/>
              <w:jc w:val="center"/>
              <w:outlineLvl w:val="0"/>
            </w:pPr>
          </w:p>
          <w:p w:rsidR="007F08D2" w:rsidRPr="00110B3D" w:rsidRDefault="007F08D2" w:rsidP="00110B3D">
            <w:pPr>
              <w:spacing w:after="0" w:line="240" w:lineRule="auto"/>
              <w:jc w:val="center"/>
              <w:outlineLvl w:val="0"/>
            </w:pPr>
          </w:p>
          <w:p w:rsidR="007F08D2" w:rsidRPr="00110B3D" w:rsidRDefault="007F08D2" w:rsidP="00110B3D">
            <w:pPr>
              <w:spacing w:after="0" w:line="240" w:lineRule="auto"/>
              <w:jc w:val="center"/>
              <w:outlineLvl w:val="0"/>
            </w:pPr>
            <w:r w:rsidRPr="00110B3D">
              <w:t>Elevii clasei a VIII-a</w:t>
            </w:r>
          </w:p>
          <w:p w:rsidR="007F08D2" w:rsidRPr="00110B3D" w:rsidRDefault="007F08D2" w:rsidP="00110B3D">
            <w:pPr>
              <w:spacing w:after="0" w:line="240" w:lineRule="auto"/>
              <w:jc w:val="center"/>
              <w:outlineLvl w:val="0"/>
            </w:pPr>
          </w:p>
          <w:p w:rsidR="007F08D2" w:rsidRPr="00110B3D" w:rsidRDefault="007F08D2" w:rsidP="00110B3D">
            <w:pPr>
              <w:spacing w:after="0" w:line="240" w:lineRule="auto"/>
              <w:jc w:val="center"/>
              <w:outlineLvl w:val="0"/>
            </w:pPr>
          </w:p>
          <w:p w:rsidR="007F08D2" w:rsidRPr="00110B3D" w:rsidRDefault="007F08D2" w:rsidP="00110B3D">
            <w:pPr>
              <w:spacing w:after="0" w:line="240" w:lineRule="auto"/>
              <w:jc w:val="center"/>
              <w:outlineLvl w:val="0"/>
            </w:pPr>
          </w:p>
          <w:p w:rsidR="007F08D2" w:rsidRPr="00110B3D" w:rsidRDefault="007F08D2" w:rsidP="00110B3D">
            <w:pPr>
              <w:spacing w:after="0" w:line="240" w:lineRule="auto"/>
              <w:jc w:val="center"/>
              <w:outlineLvl w:val="0"/>
            </w:pPr>
            <w:r w:rsidRPr="00110B3D">
              <w:t>Elevii claselor V-VIII</w:t>
            </w:r>
          </w:p>
          <w:p w:rsidR="007F08D2" w:rsidRPr="00110B3D" w:rsidRDefault="007F08D2" w:rsidP="00110B3D">
            <w:pPr>
              <w:spacing w:after="0" w:line="240" w:lineRule="auto"/>
              <w:jc w:val="center"/>
              <w:outlineLvl w:val="0"/>
            </w:pPr>
          </w:p>
          <w:p w:rsidR="007F08D2" w:rsidRPr="00110B3D" w:rsidRDefault="007F08D2" w:rsidP="00110B3D">
            <w:pPr>
              <w:spacing w:after="0" w:line="240" w:lineRule="auto"/>
              <w:jc w:val="center"/>
              <w:outlineLvl w:val="0"/>
            </w:pPr>
          </w:p>
          <w:p w:rsidR="007F08D2" w:rsidRPr="00110B3D" w:rsidRDefault="007F08D2" w:rsidP="00110B3D">
            <w:pPr>
              <w:spacing w:after="0" w:line="240" w:lineRule="auto"/>
              <w:jc w:val="center"/>
              <w:outlineLvl w:val="0"/>
            </w:pPr>
          </w:p>
          <w:p w:rsidR="007F08D2" w:rsidRPr="00110B3D" w:rsidRDefault="007F08D2" w:rsidP="00110B3D">
            <w:pPr>
              <w:spacing w:after="0" w:line="240" w:lineRule="auto"/>
              <w:jc w:val="center"/>
              <w:outlineLvl w:val="0"/>
            </w:pPr>
            <w:r w:rsidRPr="00110B3D">
              <w:t>Elevii claselor V-VIII</w:t>
            </w:r>
          </w:p>
        </w:tc>
        <w:tc>
          <w:tcPr>
            <w:tcW w:w="1985" w:type="dxa"/>
          </w:tcPr>
          <w:p w:rsidR="007F08D2" w:rsidRPr="00110B3D" w:rsidRDefault="007F08D2" w:rsidP="00110B3D">
            <w:pPr>
              <w:spacing w:after="0" w:line="240" w:lineRule="auto"/>
              <w:outlineLvl w:val="0"/>
            </w:pPr>
            <w:r w:rsidRPr="00110B3D">
              <w:t>- fotografii</w:t>
            </w:r>
          </w:p>
          <w:p w:rsidR="007F08D2" w:rsidRPr="00110B3D" w:rsidRDefault="007F08D2" w:rsidP="00110B3D">
            <w:pPr>
              <w:spacing w:after="0" w:line="240" w:lineRule="auto"/>
              <w:outlineLvl w:val="0"/>
            </w:pPr>
          </w:p>
          <w:p w:rsidR="007F08D2" w:rsidRPr="00110B3D" w:rsidRDefault="007F08D2" w:rsidP="00110B3D">
            <w:pPr>
              <w:spacing w:after="0" w:line="240" w:lineRule="auto"/>
              <w:outlineLvl w:val="0"/>
            </w:pPr>
          </w:p>
          <w:p w:rsidR="007F08D2" w:rsidRPr="00110B3D" w:rsidRDefault="007F08D2" w:rsidP="00110B3D">
            <w:pPr>
              <w:spacing w:after="0" w:line="240" w:lineRule="auto"/>
              <w:outlineLvl w:val="0"/>
            </w:pPr>
          </w:p>
          <w:p w:rsidR="007F08D2" w:rsidRPr="00110B3D" w:rsidRDefault="007F08D2" w:rsidP="00110B3D">
            <w:pPr>
              <w:spacing w:after="0" w:line="240" w:lineRule="auto"/>
              <w:outlineLvl w:val="0"/>
            </w:pPr>
            <w:r w:rsidRPr="00110B3D">
              <w:t>- chestionar</w:t>
            </w:r>
          </w:p>
          <w:p w:rsidR="007F08D2" w:rsidRPr="00110B3D" w:rsidRDefault="007F08D2" w:rsidP="00110B3D">
            <w:pPr>
              <w:spacing w:after="0" w:line="240" w:lineRule="auto"/>
              <w:outlineLvl w:val="0"/>
            </w:pPr>
          </w:p>
          <w:p w:rsidR="007F08D2" w:rsidRPr="00110B3D" w:rsidRDefault="007F08D2" w:rsidP="00110B3D">
            <w:pPr>
              <w:spacing w:after="0" w:line="240" w:lineRule="auto"/>
              <w:outlineLvl w:val="0"/>
            </w:pPr>
          </w:p>
          <w:p w:rsidR="007F08D2" w:rsidRPr="00110B3D" w:rsidRDefault="007F08D2" w:rsidP="00110B3D">
            <w:pPr>
              <w:spacing w:after="0" w:line="240" w:lineRule="auto"/>
              <w:outlineLvl w:val="0"/>
            </w:pPr>
          </w:p>
          <w:p w:rsidR="007F08D2" w:rsidRPr="00110B3D" w:rsidRDefault="007F08D2" w:rsidP="00110B3D">
            <w:pPr>
              <w:spacing w:after="0" w:line="240" w:lineRule="auto"/>
              <w:outlineLvl w:val="0"/>
            </w:pPr>
            <w:r w:rsidRPr="00110B3D">
              <w:t>- fișe de lucru</w:t>
            </w:r>
          </w:p>
          <w:p w:rsidR="007F08D2" w:rsidRPr="00110B3D" w:rsidRDefault="007F08D2" w:rsidP="00110B3D">
            <w:pPr>
              <w:spacing w:after="0" w:line="240" w:lineRule="auto"/>
              <w:outlineLvl w:val="0"/>
            </w:pPr>
          </w:p>
          <w:p w:rsidR="007F08D2" w:rsidRPr="00110B3D" w:rsidRDefault="007F08D2" w:rsidP="00110B3D">
            <w:pPr>
              <w:spacing w:after="0" w:line="240" w:lineRule="auto"/>
              <w:outlineLvl w:val="0"/>
            </w:pPr>
          </w:p>
          <w:p w:rsidR="007F08D2" w:rsidRPr="00110B3D" w:rsidRDefault="007F08D2" w:rsidP="00110B3D">
            <w:pPr>
              <w:spacing w:after="0" w:line="240" w:lineRule="auto"/>
              <w:outlineLvl w:val="0"/>
            </w:pPr>
          </w:p>
          <w:p w:rsidR="007F08D2" w:rsidRPr="00110B3D" w:rsidRDefault="007F08D2" w:rsidP="00110B3D">
            <w:pPr>
              <w:spacing w:after="0" w:line="240" w:lineRule="auto"/>
              <w:outlineLvl w:val="0"/>
            </w:pPr>
          </w:p>
          <w:p w:rsidR="007F08D2" w:rsidRPr="00110B3D" w:rsidRDefault="007F08D2" w:rsidP="00110B3D">
            <w:pPr>
              <w:spacing w:after="0" w:line="240" w:lineRule="auto"/>
              <w:outlineLvl w:val="0"/>
            </w:pPr>
            <w:r w:rsidRPr="00110B3D">
              <w:t>- dezbateri</w:t>
            </w:r>
          </w:p>
          <w:p w:rsidR="007F08D2" w:rsidRPr="00110B3D" w:rsidRDefault="007F08D2" w:rsidP="00110B3D">
            <w:pPr>
              <w:spacing w:after="0" w:line="240" w:lineRule="auto"/>
              <w:outlineLvl w:val="0"/>
            </w:pPr>
            <w:r w:rsidRPr="00110B3D">
              <w:t>- chestionar</w:t>
            </w:r>
          </w:p>
        </w:tc>
      </w:tr>
      <w:tr w:rsidR="007F08D2" w:rsidRPr="00110B3D" w:rsidTr="00110B3D">
        <w:tc>
          <w:tcPr>
            <w:tcW w:w="817" w:type="dxa"/>
          </w:tcPr>
          <w:p w:rsidR="007F08D2" w:rsidRPr="00110B3D" w:rsidRDefault="007F08D2" w:rsidP="00110B3D">
            <w:pPr>
              <w:spacing w:after="0" w:line="240" w:lineRule="auto"/>
              <w:jc w:val="center"/>
              <w:outlineLvl w:val="0"/>
              <w:rPr>
                <w:b/>
                <w:sz w:val="28"/>
                <w:szCs w:val="28"/>
              </w:rPr>
            </w:pPr>
          </w:p>
        </w:tc>
        <w:tc>
          <w:tcPr>
            <w:tcW w:w="2737" w:type="dxa"/>
          </w:tcPr>
          <w:p w:rsidR="007F08D2" w:rsidRPr="00110B3D" w:rsidRDefault="007F08D2" w:rsidP="00110B3D">
            <w:pPr>
              <w:spacing w:after="0" w:line="240" w:lineRule="auto"/>
            </w:pPr>
            <w:r w:rsidRPr="00110B3D">
              <w:t>- manifestarea comportamentului competitiv, dar şi a spiritului de echipă</w:t>
            </w:r>
          </w:p>
          <w:p w:rsidR="007F08D2" w:rsidRPr="00110B3D" w:rsidRDefault="007F08D2" w:rsidP="00110B3D">
            <w:pPr>
              <w:spacing w:after="0" w:line="240" w:lineRule="auto"/>
            </w:pPr>
          </w:p>
          <w:p w:rsidR="007F08D2" w:rsidRPr="00110B3D" w:rsidRDefault="007F08D2" w:rsidP="00110B3D">
            <w:pPr>
              <w:spacing w:after="0" w:line="240" w:lineRule="auto"/>
            </w:pPr>
            <w:r w:rsidRPr="00110B3D">
              <w:t xml:space="preserve">- descoperirea culturii și </w:t>
            </w:r>
          </w:p>
          <w:p w:rsidR="007F08D2" w:rsidRPr="00110B3D" w:rsidRDefault="007F08D2" w:rsidP="00110B3D">
            <w:pPr>
              <w:spacing w:after="0" w:line="240" w:lineRule="auto"/>
            </w:pPr>
            <w:r w:rsidRPr="00110B3D">
              <w:t xml:space="preserve">civilizației engleze </w:t>
            </w:r>
          </w:p>
          <w:p w:rsidR="007F08D2" w:rsidRPr="00110B3D" w:rsidRDefault="007F08D2" w:rsidP="00110B3D">
            <w:pPr>
              <w:spacing w:after="0" w:line="240" w:lineRule="auto"/>
            </w:pPr>
          </w:p>
          <w:p w:rsidR="007F08D2" w:rsidRPr="00110B3D" w:rsidRDefault="007F08D2" w:rsidP="00110B3D">
            <w:pPr>
              <w:spacing w:after="0" w:line="240" w:lineRule="auto"/>
            </w:pPr>
          </w:p>
          <w:p w:rsidR="007F08D2" w:rsidRPr="00110B3D" w:rsidRDefault="007F08D2" w:rsidP="00110B3D">
            <w:pPr>
              <w:spacing w:after="0" w:line="240" w:lineRule="auto"/>
            </w:pPr>
          </w:p>
          <w:p w:rsidR="007F08D2" w:rsidRPr="00110B3D" w:rsidRDefault="007F08D2" w:rsidP="00110B3D">
            <w:pPr>
              <w:spacing w:after="0" w:line="240" w:lineRule="auto"/>
            </w:pPr>
            <w:r w:rsidRPr="00110B3D">
              <w:t>- să cunoască fenomenele fizice din natură</w:t>
            </w:r>
          </w:p>
          <w:p w:rsidR="007F08D2" w:rsidRPr="00110B3D" w:rsidRDefault="007F08D2" w:rsidP="00110B3D">
            <w:pPr>
              <w:spacing w:after="0" w:line="240" w:lineRule="auto"/>
            </w:pPr>
          </w:p>
          <w:p w:rsidR="007F08D2" w:rsidRPr="00110B3D" w:rsidRDefault="007F08D2" w:rsidP="00110B3D">
            <w:pPr>
              <w:spacing w:after="0" w:line="240" w:lineRule="auto"/>
            </w:pPr>
          </w:p>
          <w:p w:rsidR="007F08D2" w:rsidRPr="00110B3D" w:rsidRDefault="007F08D2" w:rsidP="00110B3D">
            <w:pPr>
              <w:spacing w:after="0" w:line="240" w:lineRule="auto"/>
            </w:pPr>
            <w:r w:rsidRPr="00110B3D">
              <w:t>- trezirea interesului pentru construcțiile geometrice</w:t>
            </w:r>
          </w:p>
          <w:p w:rsidR="007F08D2" w:rsidRPr="00110B3D" w:rsidRDefault="007F08D2" w:rsidP="00110B3D">
            <w:pPr>
              <w:spacing w:after="0" w:line="240" w:lineRule="auto"/>
            </w:pPr>
          </w:p>
          <w:p w:rsidR="007F08D2" w:rsidRPr="00110B3D" w:rsidRDefault="007F08D2" w:rsidP="00110B3D">
            <w:pPr>
              <w:spacing w:after="0" w:line="240" w:lineRule="auto"/>
            </w:pPr>
          </w:p>
          <w:p w:rsidR="007F08D2" w:rsidRPr="00110B3D" w:rsidRDefault="007F08D2" w:rsidP="00110B3D">
            <w:pPr>
              <w:spacing w:after="0" w:line="240" w:lineRule="auto"/>
            </w:pPr>
            <w:r w:rsidRPr="00110B3D">
              <w:t>- îmbogățirea cunoștințelor despre instrumentele muzicale</w:t>
            </w:r>
          </w:p>
          <w:p w:rsidR="007F08D2" w:rsidRPr="00110B3D" w:rsidRDefault="007F08D2" w:rsidP="00110B3D">
            <w:pPr>
              <w:spacing w:after="0" w:line="240" w:lineRule="auto"/>
            </w:pPr>
          </w:p>
          <w:p w:rsidR="007F08D2" w:rsidRPr="00110B3D" w:rsidRDefault="007F08D2" w:rsidP="00110B3D">
            <w:pPr>
              <w:spacing w:after="0" w:line="240" w:lineRule="auto"/>
            </w:pPr>
            <w:r w:rsidRPr="00110B3D">
              <w:t>- întărirea relaţiilor de prietenie dintre elevi şi dezvoltarea abilităţilor de comunicare</w:t>
            </w:r>
          </w:p>
          <w:p w:rsidR="007F08D2" w:rsidRPr="00110B3D" w:rsidRDefault="007F08D2" w:rsidP="00110B3D">
            <w:pPr>
              <w:spacing w:after="0" w:line="240" w:lineRule="auto"/>
            </w:pPr>
          </w:p>
          <w:p w:rsidR="007F08D2" w:rsidRPr="00110B3D" w:rsidRDefault="007F08D2" w:rsidP="00110B3D">
            <w:pPr>
              <w:spacing w:after="0" w:line="240" w:lineRule="auto"/>
            </w:pPr>
            <w:r w:rsidRPr="00110B3D">
              <w:t>- îmbogățirea cunoștințelor despre biodiversitatea din zona locală</w:t>
            </w:r>
          </w:p>
          <w:p w:rsidR="007F08D2" w:rsidRPr="00110B3D" w:rsidRDefault="007F08D2" w:rsidP="00110B3D">
            <w:pPr>
              <w:spacing w:after="0" w:line="240" w:lineRule="auto"/>
              <w:jc w:val="center"/>
              <w:outlineLvl w:val="0"/>
              <w:rPr>
                <w:b/>
                <w:sz w:val="28"/>
                <w:szCs w:val="28"/>
              </w:rPr>
            </w:pPr>
          </w:p>
        </w:tc>
        <w:tc>
          <w:tcPr>
            <w:tcW w:w="1777" w:type="dxa"/>
          </w:tcPr>
          <w:p w:rsidR="007F08D2" w:rsidRPr="00110B3D" w:rsidRDefault="007F08D2" w:rsidP="00110B3D">
            <w:pPr>
              <w:spacing w:after="0" w:line="240" w:lineRule="auto"/>
              <w:outlineLvl w:val="0"/>
              <w:rPr>
                <w:b/>
                <w:i/>
              </w:rPr>
            </w:pPr>
            <w:r w:rsidRPr="00110B3D">
              <w:rPr>
                <w:b/>
                <w:i/>
              </w:rPr>
              <w:t>Campionat de fotbal/handbal</w:t>
            </w:r>
          </w:p>
          <w:p w:rsidR="007F08D2" w:rsidRPr="00110B3D" w:rsidRDefault="007F08D2" w:rsidP="00110B3D">
            <w:pPr>
              <w:spacing w:after="0" w:line="240" w:lineRule="auto"/>
              <w:jc w:val="center"/>
              <w:outlineLvl w:val="0"/>
              <w:rPr>
                <w:b/>
                <w:i/>
              </w:rPr>
            </w:pPr>
          </w:p>
          <w:p w:rsidR="007F08D2" w:rsidRPr="00110B3D" w:rsidRDefault="007F08D2" w:rsidP="00110B3D">
            <w:pPr>
              <w:spacing w:after="0" w:line="240" w:lineRule="auto"/>
              <w:jc w:val="center"/>
              <w:outlineLvl w:val="0"/>
              <w:rPr>
                <w:b/>
                <w:i/>
              </w:rPr>
            </w:pPr>
          </w:p>
          <w:p w:rsidR="007F08D2" w:rsidRPr="00110B3D" w:rsidRDefault="007F08D2" w:rsidP="00110B3D">
            <w:pPr>
              <w:spacing w:after="0" w:line="240" w:lineRule="auto"/>
              <w:jc w:val="center"/>
              <w:outlineLvl w:val="0"/>
              <w:rPr>
                <w:b/>
                <w:i/>
              </w:rPr>
            </w:pPr>
          </w:p>
          <w:p w:rsidR="007F08D2" w:rsidRPr="00110B3D" w:rsidRDefault="007F08D2" w:rsidP="00110B3D">
            <w:pPr>
              <w:spacing w:after="0" w:line="240" w:lineRule="auto"/>
              <w:rPr>
                <w:b/>
                <w:i/>
              </w:rPr>
            </w:pPr>
            <w:r w:rsidRPr="00110B3D">
              <w:rPr>
                <w:b/>
                <w:i/>
              </w:rPr>
              <w:t>Sărbătorile</w:t>
            </w:r>
          </w:p>
          <w:p w:rsidR="007F08D2" w:rsidRPr="00110B3D" w:rsidRDefault="007F08D2" w:rsidP="00110B3D">
            <w:pPr>
              <w:spacing w:after="0" w:line="240" w:lineRule="auto"/>
              <w:rPr>
                <w:b/>
                <w:i/>
              </w:rPr>
            </w:pPr>
            <w:r w:rsidRPr="00110B3D">
              <w:rPr>
                <w:b/>
                <w:i/>
              </w:rPr>
              <w:t>în Marea Britanie</w:t>
            </w:r>
          </w:p>
          <w:p w:rsidR="007F08D2" w:rsidRPr="00110B3D" w:rsidRDefault="007F08D2" w:rsidP="00110B3D">
            <w:pPr>
              <w:spacing w:after="0" w:line="240" w:lineRule="auto"/>
              <w:jc w:val="center"/>
              <w:outlineLvl w:val="0"/>
              <w:rPr>
                <w:b/>
                <w:sz w:val="28"/>
                <w:szCs w:val="28"/>
              </w:rPr>
            </w:pPr>
          </w:p>
          <w:p w:rsidR="007F08D2" w:rsidRPr="00110B3D" w:rsidRDefault="007F08D2" w:rsidP="00110B3D">
            <w:pPr>
              <w:spacing w:after="0" w:line="240" w:lineRule="auto"/>
              <w:outlineLvl w:val="0"/>
            </w:pPr>
          </w:p>
          <w:p w:rsidR="007F08D2" w:rsidRPr="00110B3D" w:rsidRDefault="007F08D2" w:rsidP="00110B3D">
            <w:pPr>
              <w:spacing w:after="0" w:line="240" w:lineRule="auto"/>
              <w:outlineLvl w:val="0"/>
              <w:rPr>
                <w:b/>
                <w:i/>
              </w:rPr>
            </w:pPr>
            <w:r w:rsidRPr="00110B3D">
              <w:rPr>
                <w:b/>
                <w:i/>
              </w:rPr>
              <w:t>Stările de agregare ale apei</w:t>
            </w:r>
          </w:p>
          <w:p w:rsidR="007F08D2" w:rsidRPr="00110B3D" w:rsidRDefault="007F08D2" w:rsidP="00110B3D">
            <w:pPr>
              <w:spacing w:after="0" w:line="240" w:lineRule="auto"/>
              <w:outlineLvl w:val="0"/>
              <w:rPr>
                <w:b/>
                <w:i/>
              </w:rPr>
            </w:pPr>
          </w:p>
          <w:p w:rsidR="007F08D2" w:rsidRPr="00110B3D" w:rsidRDefault="007F08D2" w:rsidP="00110B3D">
            <w:pPr>
              <w:spacing w:after="0" w:line="240" w:lineRule="auto"/>
              <w:outlineLvl w:val="0"/>
              <w:rPr>
                <w:b/>
                <w:i/>
              </w:rPr>
            </w:pPr>
            <w:r w:rsidRPr="00110B3D">
              <w:rPr>
                <w:b/>
                <w:i/>
              </w:rPr>
              <w:t>Construcții cu rigla sau compasul</w:t>
            </w:r>
          </w:p>
          <w:p w:rsidR="007F08D2" w:rsidRPr="00110B3D" w:rsidRDefault="007F08D2" w:rsidP="00110B3D">
            <w:pPr>
              <w:spacing w:after="0" w:line="240" w:lineRule="auto"/>
              <w:outlineLvl w:val="0"/>
              <w:rPr>
                <w:b/>
                <w:i/>
              </w:rPr>
            </w:pPr>
          </w:p>
          <w:p w:rsidR="007F08D2" w:rsidRPr="00110B3D" w:rsidRDefault="007F08D2" w:rsidP="00110B3D">
            <w:pPr>
              <w:spacing w:after="0" w:line="240" w:lineRule="auto"/>
              <w:outlineLvl w:val="0"/>
              <w:rPr>
                <w:b/>
                <w:i/>
              </w:rPr>
            </w:pPr>
            <w:r w:rsidRPr="00110B3D">
              <w:rPr>
                <w:b/>
                <w:i/>
              </w:rPr>
              <w:t>Instrumentele muzicale</w:t>
            </w:r>
          </w:p>
          <w:p w:rsidR="007F08D2" w:rsidRPr="00110B3D" w:rsidRDefault="007F08D2" w:rsidP="00110B3D">
            <w:pPr>
              <w:spacing w:after="0" w:line="240" w:lineRule="auto"/>
              <w:outlineLvl w:val="0"/>
              <w:rPr>
                <w:b/>
                <w:i/>
              </w:rPr>
            </w:pPr>
          </w:p>
          <w:p w:rsidR="007F08D2" w:rsidRPr="00110B3D" w:rsidRDefault="007F08D2" w:rsidP="00110B3D">
            <w:pPr>
              <w:spacing w:after="0" w:line="240" w:lineRule="auto"/>
              <w:outlineLvl w:val="0"/>
              <w:rPr>
                <w:b/>
                <w:i/>
              </w:rPr>
            </w:pPr>
          </w:p>
          <w:p w:rsidR="007F08D2" w:rsidRPr="00110B3D" w:rsidRDefault="007F08D2" w:rsidP="00110B3D">
            <w:pPr>
              <w:spacing w:after="0" w:line="240" w:lineRule="auto"/>
              <w:outlineLvl w:val="0"/>
              <w:rPr>
                <w:b/>
                <w:i/>
              </w:rPr>
            </w:pPr>
            <w:r w:rsidRPr="00110B3D">
              <w:rPr>
                <w:b/>
                <w:i/>
              </w:rPr>
              <w:t>Cântece și jocuri în limba franceză</w:t>
            </w:r>
          </w:p>
          <w:p w:rsidR="007F08D2" w:rsidRPr="00110B3D" w:rsidRDefault="007F08D2" w:rsidP="00110B3D">
            <w:pPr>
              <w:spacing w:after="0" w:line="240" w:lineRule="auto"/>
              <w:outlineLvl w:val="0"/>
              <w:rPr>
                <w:b/>
                <w:i/>
              </w:rPr>
            </w:pPr>
          </w:p>
          <w:p w:rsidR="007F08D2" w:rsidRPr="00110B3D" w:rsidRDefault="007F08D2" w:rsidP="00110B3D">
            <w:pPr>
              <w:spacing w:after="0" w:line="240" w:lineRule="auto"/>
              <w:outlineLvl w:val="0"/>
              <w:rPr>
                <w:b/>
                <w:i/>
              </w:rPr>
            </w:pPr>
          </w:p>
          <w:p w:rsidR="007F08D2" w:rsidRPr="00110B3D" w:rsidRDefault="007F08D2" w:rsidP="00110B3D">
            <w:pPr>
              <w:spacing w:after="0" w:line="240" w:lineRule="auto"/>
              <w:outlineLvl w:val="0"/>
              <w:rPr>
                <w:b/>
                <w:i/>
              </w:rPr>
            </w:pPr>
            <w:r w:rsidRPr="00110B3D">
              <w:rPr>
                <w:b/>
                <w:i/>
              </w:rPr>
              <w:t>- Biodiversitatea locală</w:t>
            </w:r>
          </w:p>
        </w:tc>
        <w:tc>
          <w:tcPr>
            <w:tcW w:w="1777" w:type="dxa"/>
          </w:tcPr>
          <w:p w:rsidR="007F08D2" w:rsidRPr="00110B3D" w:rsidRDefault="007F08D2" w:rsidP="00110B3D">
            <w:pPr>
              <w:spacing w:after="0" w:line="240" w:lineRule="auto"/>
              <w:jc w:val="center"/>
              <w:outlineLvl w:val="0"/>
            </w:pPr>
            <w:r w:rsidRPr="00110B3D">
              <w:t>Joi</w:t>
            </w:r>
          </w:p>
          <w:p w:rsidR="007F08D2" w:rsidRPr="00110B3D" w:rsidRDefault="007F08D2" w:rsidP="00110B3D">
            <w:pPr>
              <w:spacing w:after="0" w:line="240" w:lineRule="auto"/>
              <w:jc w:val="center"/>
              <w:outlineLvl w:val="0"/>
              <w:rPr>
                <w:b/>
                <w:sz w:val="28"/>
                <w:szCs w:val="28"/>
              </w:rPr>
            </w:pPr>
            <w:r w:rsidRPr="00110B3D">
              <w:t>25.04.2018</w:t>
            </w:r>
          </w:p>
        </w:tc>
        <w:tc>
          <w:tcPr>
            <w:tcW w:w="1778" w:type="dxa"/>
          </w:tcPr>
          <w:p w:rsidR="007F08D2" w:rsidRPr="00110B3D" w:rsidRDefault="007F08D2" w:rsidP="00110B3D">
            <w:pPr>
              <w:spacing w:after="0" w:line="240" w:lineRule="auto"/>
              <w:outlineLvl w:val="0"/>
            </w:pPr>
            <w:r w:rsidRPr="00110B3D">
              <w:t>- Activitate sportivă</w:t>
            </w:r>
          </w:p>
          <w:p w:rsidR="007F08D2" w:rsidRPr="00110B3D" w:rsidRDefault="007F08D2" w:rsidP="00110B3D">
            <w:pPr>
              <w:spacing w:after="0" w:line="240" w:lineRule="auto"/>
              <w:outlineLvl w:val="0"/>
            </w:pPr>
          </w:p>
          <w:p w:rsidR="007F08D2" w:rsidRPr="00110B3D" w:rsidRDefault="007F08D2" w:rsidP="00110B3D">
            <w:pPr>
              <w:spacing w:after="0" w:line="240" w:lineRule="auto"/>
              <w:outlineLvl w:val="0"/>
            </w:pPr>
          </w:p>
          <w:p w:rsidR="007F08D2" w:rsidRPr="00110B3D" w:rsidRDefault="007F08D2" w:rsidP="00110B3D">
            <w:pPr>
              <w:spacing w:after="0" w:line="240" w:lineRule="auto"/>
              <w:outlineLvl w:val="0"/>
            </w:pPr>
            <w:r w:rsidRPr="00110B3D">
              <w:t>- Activitate cultural - științifică</w:t>
            </w:r>
          </w:p>
          <w:p w:rsidR="007F08D2" w:rsidRPr="00110B3D" w:rsidRDefault="007F08D2" w:rsidP="00110B3D">
            <w:pPr>
              <w:spacing w:after="0" w:line="240" w:lineRule="auto"/>
              <w:outlineLvl w:val="0"/>
            </w:pPr>
          </w:p>
          <w:p w:rsidR="007F08D2" w:rsidRPr="00110B3D" w:rsidRDefault="007F08D2" w:rsidP="00110B3D">
            <w:pPr>
              <w:spacing w:after="0" w:line="240" w:lineRule="auto"/>
              <w:outlineLvl w:val="0"/>
            </w:pPr>
          </w:p>
          <w:p w:rsidR="007F08D2" w:rsidRPr="00110B3D" w:rsidRDefault="007F08D2" w:rsidP="00110B3D">
            <w:pPr>
              <w:spacing w:after="0" w:line="240" w:lineRule="auto"/>
              <w:outlineLvl w:val="0"/>
            </w:pPr>
          </w:p>
          <w:p w:rsidR="007F08D2" w:rsidRPr="00110B3D" w:rsidRDefault="007F08D2" w:rsidP="00110B3D">
            <w:pPr>
              <w:spacing w:after="0" w:line="240" w:lineRule="auto"/>
              <w:outlineLvl w:val="0"/>
            </w:pPr>
            <w:r w:rsidRPr="00110B3D">
              <w:t>- Activitate educativă</w:t>
            </w:r>
          </w:p>
          <w:p w:rsidR="007F08D2" w:rsidRPr="00110B3D" w:rsidRDefault="007F08D2" w:rsidP="00110B3D">
            <w:pPr>
              <w:spacing w:after="0" w:line="240" w:lineRule="auto"/>
              <w:outlineLvl w:val="0"/>
            </w:pPr>
          </w:p>
          <w:p w:rsidR="007F08D2" w:rsidRPr="00110B3D" w:rsidRDefault="007F08D2" w:rsidP="00110B3D">
            <w:pPr>
              <w:spacing w:after="0" w:line="240" w:lineRule="auto"/>
              <w:outlineLvl w:val="0"/>
            </w:pPr>
          </w:p>
          <w:p w:rsidR="007F08D2" w:rsidRPr="00110B3D" w:rsidRDefault="007F08D2" w:rsidP="00110B3D">
            <w:pPr>
              <w:spacing w:after="0" w:line="240" w:lineRule="auto"/>
              <w:outlineLvl w:val="0"/>
            </w:pPr>
            <w:r w:rsidRPr="00110B3D">
              <w:t>- Activitate educativă</w:t>
            </w:r>
          </w:p>
          <w:p w:rsidR="007F08D2" w:rsidRPr="00110B3D" w:rsidRDefault="007F08D2" w:rsidP="00110B3D">
            <w:pPr>
              <w:spacing w:after="0" w:line="240" w:lineRule="auto"/>
              <w:outlineLvl w:val="0"/>
            </w:pPr>
          </w:p>
          <w:p w:rsidR="007F08D2" w:rsidRPr="00110B3D" w:rsidRDefault="007F08D2" w:rsidP="00110B3D">
            <w:pPr>
              <w:spacing w:after="0" w:line="240" w:lineRule="auto"/>
              <w:outlineLvl w:val="0"/>
            </w:pPr>
          </w:p>
          <w:p w:rsidR="007F08D2" w:rsidRPr="00110B3D" w:rsidRDefault="007F08D2" w:rsidP="00110B3D">
            <w:pPr>
              <w:spacing w:after="0" w:line="240" w:lineRule="auto"/>
              <w:outlineLvl w:val="0"/>
            </w:pPr>
            <w:r w:rsidRPr="00110B3D">
              <w:t>- Activitate educativă</w:t>
            </w:r>
          </w:p>
          <w:p w:rsidR="007F08D2" w:rsidRPr="00110B3D" w:rsidRDefault="007F08D2" w:rsidP="00110B3D">
            <w:pPr>
              <w:spacing w:after="0" w:line="240" w:lineRule="auto"/>
              <w:outlineLvl w:val="0"/>
            </w:pPr>
          </w:p>
          <w:p w:rsidR="007F08D2" w:rsidRPr="00110B3D" w:rsidRDefault="007F08D2" w:rsidP="00110B3D">
            <w:pPr>
              <w:spacing w:after="0" w:line="240" w:lineRule="auto"/>
              <w:outlineLvl w:val="0"/>
            </w:pPr>
          </w:p>
          <w:p w:rsidR="007F08D2" w:rsidRPr="00110B3D" w:rsidRDefault="007F08D2" w:rsidP="00110B3D">
            <w:pPr>
              <w:spacing w:after="0" w:line="240" w:lineRule="auto"/>
              <w:outlineLvl w:val="0"/>
            </w:pPr>
            <w:r w:rsidRPr="00110B3D">
              <w:t>- Activitate culturală</w:t>
            </w:r>
          </w:p>
          <w:p w:rsidR="007F08D2" w:rsidRPr="00110B3D" w:rsidRDefault="007F08D2" w:rsidP="00110B3D">
            <w:pPr>
              <w:spacing w:after="0" w:line="240" w:lineRule="auto"/>
              <w:outlineLvl w:val="0"/>
            </w:pPr>
          </w:p>
          <w:p w:rsidR="007F08D2" w:rsidRPr="00110B3D" w:rsidRDefault="007F08D2" w:rsidP="00110B3D">
            <w:pPr>
              <w:spacing w:after="0" w:line="240" w:lineRule="auto"/>
              <w:outlineLvl w:val="0"/>
            </w:pPr>
          </w:p>
          <w:p w:rsidR="007F08D2" w:rsidRPr="00110B3D" w:rsidRDefault="007F08D2" w:rsidP="00110B3D">
            <w:pPr>
              <w:spacing w:after="0" w:line="240" w:lineRule="auto"/>
              <w:outlineLvl w:val="0"/>
            </w:pPr>
          </w:p>
          <w:p w:rsidR="007F08D2" w:rsidRPr="00110B3D" w:rsidRDefault="007F08D2" w:rsidP="00110B3D">
            <w:pPr>
              <w:spacing w:after="0" w:line="240" w:lineRule="auto"/>
              <w:outlineLvl w:val="0"/>
              <w:rPr>
                <w:b/>
                <w:sz w:val="28"/>
                <w:szCs w:val="28"/>
              </w:rPr>
            </w:pPr>
            <w:r w:rsidRPr="00110B3D">
              <w:t>- Activitate educativă</w:t>
            </w:r>
          </w:p>
        </w:tc>
        <w:tc>
          <w:tcPr>
            <w:tcW w:w="1778" w:type="dxa"/>
          </w:tcPr>
          <w:p w:rsidR="007F08D2" w:rsidRPr="00110B3D" w:rsidRDefault="007F08D2" w:rsidP="00110B3D">
            <w:pPr>
              <w:spacing w:after="0" w:line="240" w:lineRule="auto"/>
              <w:outlineLvl w:val="0"/>
            </w:pPr>
            <w:r w:rsidRPr="00110B3D">
              <w:t>Prof. Pepenar Ciprian</w:t>
            </w:r>
          </w:p>
          <w:p w:rsidR="007F08D2" w:rsidRPr="00110B3D" w:rsidRDefault="007F08D2" w:rsidP="00110B3D">
            <w:pPr>
              <w:spacing w:after="0" w:line="240" w:lineRule="auto"/>
              <w:outlineLvl w:val="0"/>
            </w:pPr>
          </w:p>
          <w:p w:rsidR="007F08D2" w:rsidRPr="00110B3D" w:rsidRDefault="007F08D2" w:rsidP="00110B3D">
            <w:pPr>
              <w:spacing w:after="0" w:line="240" w:lineRule="auto"/>
              <w:outlineLvl w:val="0"/>
            </w:pPr>
          </w:p>
          <w:p w:rsidR="007F08D2" w:rsidRPr="00110B3D" w:rsidRDefault="007F08D2" w:rsidP="00110B3D">
            <w:pPr>
              <w:spacing w:after="0" w:line="240" w:lineRule="auto"/>
              <w:outlineLvl w:val="0"/>
            </w:pPr>
            <w:r w:rsidRPr="00110B3D">
              <w:t>Prof. Danciu Bogdan</w:t>
            </w:r>
          </w:p>
          <w:p w:rsidR="007F08D2" w:rsidRPr="00110B3D" w:rsidRDefault="007F08D2" w:rsidP="00110B3D">
            <w:pPr>
              <w:spacing w:after="0" w:line="240" w:lineRule="auto"/>
              <w:outlineLvl w:val="0"/>
            </w:pPr>
          </w:p>
          <w:p w:rsidR="007F08D2" w:rsidRPr="00110B3D" w:rsidRDefault="007F08D2" w:rsidP="00110B3D">
            <w:pPr>
              <w:spacing w:after="0" w:line="240" w:lineRule="auto"/>
              <w:outlineLvl w:val="0"/>
            </w:pPr>
          </w:p>
          <w:p w:rsidR="007F08D2" w:rsidRPr="00110B3D" w:rsidRDefault="007F08D2" w:rsidP="00110B3D">
            <w:pPr>
              <w:spacing w:after="0" w:line="240" w:lineRule="auto"/>
              <w:outlineLvl w:val="0"/>
            </w:pPr>
          </w:p>
          <w:p w:rsidR="007F08D2" w:rsidRPr="00110B3D" w:rsidRDefault="007F08D2" w:rsidP="00110B3D">
            <w:pPr>
              <w:spacing w:after="0" w:line="240" w:lineRule="auto"/>
              <w:outlineLvl w:val="0"/>
            </w:pPr>
          </w:p>
          <w:p w:rsidR="007F08D2" w:rsidRPr="00110B3D" w:rsidRDefault="007F08D2" w:rsidP="00110B3D">
            <w:pPr>
              <w:spacing w:after="0" w:line="240" w:lineRule="auto"/>
              <w:outlineLvl w:val="0"/>
            </w:pPr>
            <w:r w:rsidRPr="00110B3D">
              <w:t>Prof. Matiș Valeria</w:t>
            </w:r>
          </w:p>
          <w:p w:rsidR="007F08D2" w:rsidRPr="00110B3D" w:rsidRDefault="007F08D2" w:rsidP="00110B3D">
            <w:pPr>
              <w:spacing w:after="0" w:line="240" w:lineRule="auto"/>
              <w:outlineLvl w:val="0"/>
            </w:pPr>
          </w:p>
          <w:p w:rsidR="007F08D2" w:rsidRPr="00110B3D" w:rsidRDefault="007F08D2" w:rsidP="00110B3D">
            <w:pPr>
              <w:spacing w:after="0" w:line="240" w:lineRule="auto"/>
              <w:outlineLvl w:val="0"/>
            </w:pPr>
          </w:p>
          <w:p w:rsidR="007F08D2" w:rsidRPr="00110B3D" w:rsidRDefault="007F08D2" w:rsidP="00110B3D">
            <w:pPr>
              <w:spacing w:after="0" w:line="240" w:lineRule="auto"/>
              <w:outlineLvl w:val="0"/>
            </w:pPr>
            <w:r w:rsidRPr="00110B3D">
              <w:t>Prof. Vasilie Simona</w:t>
            </w:r>
          </w:p>
          <w:p w:rsidR="007F08D2" w:rsidRPr="00110B3D" w:rsidRDefault="007F08D2" w:rsidP="00110B3D">
            <w:pPr>
              <w:spacing w:after="0" w:line="240" w:lineRule="auto"/>
              <w:outlineLvl w:val="0"/>
            </w:pPr>
          </w:p>
          <w:p w:rsidR="007F08D2" w:rsidRPr="00110B3D" w:rsidRDefault="007F08D2" w:rsidP="00110B3D">
            <w:pPr>
              <w:spacing w:after="0" w:line="240" w:lineRule="auto"/>
              <w:outlineLvl w:val="0"/>
            </w:pPr>
          </w:p>
          <w:p w:rsidR="007F08D2" w:rsidRPr="00110B3D" w:rsidRDefault="007F08D2" w:rsidP="00110B3D">
            <w:pPr>
              <w:spacing w:after="0" w:line="240" w:lineRule="auto"/>
              <w:outlineLvl w:val="0"/>
            </w:pPr>
            <w:r w:rsidRPr="00110B3D">
              <w:t>Prof. Hada Nicolae</w:t>
            </w:r>
          </w:p>
          <w:p w:rsidR="007F08D2" w:rsidRPr="00110B3D" w:rsidRDefault="007F08D2" w:rsidP="00110B3D">
            <w:pPr>
              <w:spacing w:after="0" w:line="240" w:lineRule="auto"/>
              <w:outlineLvl w:val="0"/>
            </w:pPr>
          </w:p>
          <w:p w:rsidR="007F08D2" w:rsidRPr="00110B3D" w:rsidRDefault="007F08D2" w:rsidP="00110B3D">
            <w:pPr>
              <w:spacing w:after="0" w:line="240" w:lineRule="auto"/>
              <w:outlineLvl w:val="0"/>
            </w:pPr>
          </w:p>
          <w:p w:rsidR="007F08D2" w:rsidRPr="00110B3D" w:rsidRDefault="007F08D2" w:rsidP="00110B3D">
            <w:pPr>
              <w:spacing w:after="0" w:line="240" w:lineRule="auto"/>
              <w:outlineLvl w:val="0"/>
            </w:pPr>
            <w:r w:rsidRPr="00110B3D">
              <w:t>Prof. Baraboiu Laura</w:t>
            </w:r>
          </w:p>
          <w:p w:rsidR="007F08D2" w:rsidRPr="00110B3D" w:rsidRDefault="007F08D2" w:rsidP="00110B3D">
            <w:pPr>
              <w:spacing w:after="0" w:line="240" w:lineRule="auto"/>
              <w:outlineLvl w:val="0"/>
            </w:pPr>
          </w:p>
          <w:p w:rsidR="007F08D2" w:rsidRPr="00110B3D" w:rsidRDefault="007F08D2" w:rsidP="00110B3D">
            <w:pPr>
              <w:spacing w:after="0" w:line="240" w:lineRule="auto"/>
              <w:outlineLvl w:val="0"/>
            </w:pPr>
          </w:p>
          <w:p w:rsidR="007F08D2" w:rsidRPr="00110B3D" w:rsidRDefault="007F08D2" w:rsidP="00110B3D">
            <w:pPr>
              <w:spacing w:after="0" w:line="240" w:lineRule="auto"/>
              <w:outlineLvl w:val="0"/>
            </w:pPr>
          </w:p>
          <w:p w:rsidR="007F08D2" w:rsidRPr="00110B3D" w:rsidRDefault="007F08D2" w:rsidP="00110B3D">
            <w:pPr>
              <w:spacing w:after="0" w:line="240" w:lineRule="auto"/>
              <w:outlineLvl w:val="0"/>
              <w:rPr>
                <w:b/>
                <w:sz w:val="28"/>
                <w:szCs w:val="28"/>
              </w:rPr>
            </w:pPr>
            <w:r w:rsidRPr="00110B3D">
              <w:t>Prof. Bursesc Leontin</w:t>
            </w:r>
          </w:p>
        </w:tc>
        <w:tc>
          <w:tcPr>
            <w:tcW w:w="1918" w:type="dxa"/>
          </w:tcPr>
          <w:p w:rsidR="007F08D2" w:rsidRPr="00110B3D" w:rsidRDefault="007F08D2" w:rsidP="00110B3D">
            <w:pPr>
              <w:spacing w:after="0" w:line="240" w:lineRule="auto"/>
              <w:jc w:val="center"/>
              <w:outlineLvl w:val="0"/>
            </w:pPr>
            <w:r w:rsidRPr="00110B3D">
              <w:t>Elevii claselor V-VIII</w:t>
            </w:r>
          </w:p>
          <w:p w:rsidR="007F08D2" w:rsidRPr="00110B3D" w:rsidRDefault="007F08D2" w:rsidP="00110B3D">
            <w:pPr>
              <w:spacing w:after="0" w:line="240" w:lineRule="auto"/>
              <w:jc w:val="center"/>
              <w:outlineLvl w:val="0"/>
            </w:pPr>
          </w:p>
          <w:p w:rsidR="007F08D2" w:rsidRPr="00110B3D" w:rsidRDefault="007F08D2" w:rsidP="00110B3D">
            <w:pPr>
              <w:spacing w:after="0" w:line="240" w:lineRule="auto"/>
              <w:jc w:val="center"/>
              <w:outlineLvl w:val="0"/>
            </w:pPr>
          </w:p>
          <w:p w:rsidR="007F08D2" w:rsidRPr="00110B3D" w:rsidRDefault="007F08D2" w:rsidP="00110B3D">
            <w:pPr>
              <w:spacing w:after="0" w:line="240" w:lineRule="auto"/>
              <w:jc w:val="center"/>
              <w:outlineLvl w:val="0"/>
            </w:pPr>
            <w:r w:rsidRPr="00110B3D">
              <w:t>Elevii claselor V-VIII</w:t>
            </w:r>
          </w:p>
          <w:p w:rsidR="007F08D2" w:rsidRPr="00110B3D" w:rsidRDefault="007F08D2" w:rsidP="00110B3D">
            <w:pPr>
              <w:spacing w:after="0" w:line="240" w:lineRule="auto"/>
              <w:jc w:val="center"/>
              <w:outlineLvl w:val="0"/>
            </w:pPr>
          </w:p>
          <w:p w:rsidR="007F08D2" w:rsidRPr="00110B3D" w:rsidRDefault="007F08D2" w:rsidP="00110B3D">
            <w:pPr>
              <w:spacing w:after="0" w:line="240" w:lineRule="auto"/>
              <w:jc w:val="center"/>
              <w:outlineLvl w:val="0"/>
            </w:pPr>
          </w:p>
          <w:p w:rsidR="007F08D2" w:rsidRPr="00110B3D" w:rsidRDefault="007F08D2" w:rsidP="00110B3D">
            <w:pPr>
              <w:spacing w:after="0" w:line="240" w:lineRule="auto"/>
              <w:jc w:val="center"/>
              <w:outlineLvl w:val="0"/>
            </w:pPr>
          </w:p>
          <w:p w:rsidR="007F08D2" w:rsidRPr="00110B3D" w:rsidRDefault="007F08D2" w:rsidP="00110B3D">
            <w:pPr>
              <w:spacing w:after="0" w:line="240" w:lineRule="auto"/>
              <w:jc w:val="center"/>
              <w:outlineLvl w:val="0"/>
            </w:pPr>
          </w:p>
          <w:p w:rsidR="007F08D2" w:rsidRPr="00110B3D" w:rsidRDefault="007F08D2" w:rsidP="00110B3D">
            <w:pPr>
              <w:spacing w:after="0" w:line="240" w:lineRule="auto"/>
              <w:jc w:val="center"/>
              <w:outlineLvl w:val="0"/>
            </w:pPr>
            <w:r w:rsidRPr="00110B3D">
              <w:t>Elevii clasei a VI-a</w:t>
            </w:r>
          </w:p>
          <w:p w:rsidR="007F08D2" w:rsidRPr="00110B3D" w:rsidRDefault="007F08D2" w:rsidP="00110B3D">
            <w:pPr>
              <w:spacing w:after="0" w:line="240" w:lineRule="auto"/>
              <w:jc w:val="center"/>
              <w:outlineLvl w:val="0"/>
            </w:pPr>
          </w:p>
          <w:p w:rsidR="007F08D2" w:rsidRPr="00110B3D" w:rsidRDefault="007F08D2" w:rsidP="00110B3D">
            <w:pPr>
              <w:spacing w:after="0" w:line="240" w:lineRule="auto"/>
              <w:jc w:val="center"/>
              <w:outlineLvl w:val="0"/>
            </w:pPr>
          </w:p>
          <w:p w:rsidR="007F08D2" w:rsidRPr="00110B3D" w:rsidRDefault="007F08D2" w:rsidP="00110B3D">
            <w:pPr>
              <w:spacing w:after="0" w:line="240" w:lineRule="auto"/>
              <w:jc w:val="center"/>
              <w:outlineLvl w:val="0"/>
            </w:pPr>
          </w:p>
          <w:p w:rsidR="007F08D2" w:rsidRPr="00110B3D" w:rsidRDefault="007F08D2" w:rsidP="00110B3D">
            <w:pPr>
              <w:spacing w:after="0" w:line="240" w:lineRule="auto"/>
              <w:jc w:val="center"/>
              <w:outlineLvl w:val="0"/>
            </w:pPr>
            <w:r w:rsidRPr="00110B3D">
              <w:t>Elevii claselor V-VIII</w:t>
            </w:r>
          </w:p>
          <w:p w:rsidR="007F08D2" w:rsidRPr="00110B3D" w:rsidRDefault="007F08D2" w:rsidP="00110B3D">
            <w:pPr>
              <w:spacing w:after="0" w:line="240" w:lineRule="auto"/>
              <w:jc w:val="center"/>
              <w:outlineLvl w:val="0"/>
            </w:pPr>
          </w:p>
          <w:p w:rsidR="007F08D2" w:rsidRPr="00110B3D" w:rsidRDefault="007F08D2" w:rsidP="00110B3D">
            <w:pPr>
              <w:spacing w:after="0" w:line="240" w:lineRule="auto"/>
              <w:jc w:val="center"/>
              <w:outlineLvl w:val="0"/>
            </w:pPr>
          </w:p>
          <w:p w:rsidR="007F08D2" w:rsidRPr="00110B3D" w:rsidRDefault="007F08D2" w:rsidP="00110B3D">
            <w:pPr>
              <w:spacing w:after="0" w:line="240" w:lineRule="auto"/>
              <w:jc w:val="center"/>
              <w:outlineLvl w:val="0"/>
            </w:pPr>
            <w:r w:rsidRPr="00110B3D">
              <w:t>Elevii claselor V-VIII</w:t>
            </w:r>
          </w:p>
          <w:p w:rsidR="007F08D2" w:rsidRPr="00110B3D" w:rsidRDefault="007F08D2" w:rsidP="00110B3D">
            <w:pPr>
              <w:spacing w:after="0" w:line="240" w:lineRule="auto"/>
              <w:jc w:val="center"/>
              <w:outlineLvl w:val="0"/>
            </w:pPr>
          </w:p>
          <w:p w:rsidR="007F08D2" w:rsidRPr="00110B3D" w:rsidRDefault="007F08D2" w:rsidP="00110B3D">
            <w:pPr>
              <w:spacing w:after="0" w:line="240" w:lineRule="auto"/>
              <w:jc w:val="center"/>
              <w:outlineLvl w:val="0"/>
            </w:pPr>
          </w:p>
          <w:p w:rsidR="007F08D2" w:rsidRPr="00110B3D" w:rsidRDefault="007F08D2" w:rsidP="00110B3D">
            <w:pPr>
              <w:spacing w:after="0" w:line="240" w:lineRule="auto"/>
              <w:jc w:val="center"/>
              <w:outlineLvl w:val="0"/>
            </w:pPr>
            <w:r w:rsidRPr="00110B3D">
              <w:t>Elevii claselor V-VIII</w:t>
            </w:r>
          </w:p>
          <w:p w:rsidR="007F08D2" w:rsidRPr="00110B3D" w:rsidRDefault="007F08D2" w:rsidP="00110B3D">
            <w:pPr>
              <w:spacing w:after="0" w:line="240" w:lineRule="auto"/>
              <w:jc w:val="center"/>
              <w:outlineLvl w:val="0"/>
            </w:pPr>
          </w:p>
          <w:p w:rsidR="007F08D2" w:rsidRPr="00110B3D" w:rsidRDefault="007F08D2" w:rsidP="00110B3D">
            <w:pPr>
              <w:spacing w:after="0" w:line="240" w:lineRule="auto"/>
              <w:jc w:val="center"/>
              <w:outlineLvl w:val="0"/>
            </w:pPr>
          </w:p>
          <w:p w:rsidR="007F08D2" w:rsidRPr="00110B3D" w:rsidRDefault="007F08D2" w:rsidP="00110B3D">
            <w:pPr>
              <w:spacing w:after="0" w:line="240" w:lineRule="auto"/>
              <w:jc w:val="center"/>
              <w:outlineLvl w:val="0"/>
            </w:pPr>
          </w:p>
          <w:p w:rsidR="007F08D2" w:rsidRPr="00110B3D" w:rsidRDefault="007F08D2" w:rsidP="00110B3D">
            <w:pPr>
              <w:spacing w:after="0" w:line="240" w:lineRule="auto"/>
              <w:jc w:val="center"/>
              <w:outlineLvl w:val="0"/>
              <w:rPr>
                <w:b/>
                <w:sz w:val="28"/>
                <w:szCs w:val="28"/>
              </w:rPr>
            </w:pPr>
            <w:r w:rsidRPr="00110B3D">
              <w:t>Elevii claselor V-VIII</w:t>
            </w:r>
          </w:p>
        </w:tc>
        <w:tc>
          <w:tcPr>
            <w:tcW w:w="1985" w:type="dxa"/>
          </w:tcPr>
          <w:p w:rsidR="007F08D2" w:rsidRPr="00110B3D" w:rsidRDefault="007F08D2" w:rsidP="00110B3D">
            <w:pPr>
              <w:spacing w:after="0" w:line="240" w:lineRule="auto"/>
              <w:outlineLvl w:val="0"/>
            </w:pPr>
            <w:r w:rsidRPr="00110B3D">
              <w:t>- diplome</w:t>
            </w:r>
          </w:p>
          <w:p w:rsidR="007F08D2" w:rsidRPr="00110B3D" w:rsidRDefault="007F08D2" w:rsidP="00110B3D">
            <w:pPr>
              <w:spacing w:after="0" w:line="240" w:lineRule="auto"/>
              <w:outlineLvl w:val="0"/>
            </w:pPr>
          </w:p>
          <w:p w:rsidR="007F08D2" w:rsidRPr="00110B3D" w:rsidRDefault="007F08D2" w:rsidP="00110B3D">
            <w:pPr>
              <w:spacing w:after="0" w:line="240" w:lineRule="auto"/>
              <w:outlineLvl w:val="0"/>
            </w:pPr>
          </w:p>
          <w:p w:rsidR="007F08D2" w:rsidRPr="00110B3D" w:rsidRDefault="007F08D2" w:rsidP="00110B3D">
            <w:pPr>
              <w:spacing w:after="0" w:line="240" w:lineRule="auto"/>
              <w:outlineLvl w:val="0"/>
            </w:pPr>
          </w:p>
          <w:p w:rsidR="007F08D2" w:rsidRPr="00110B3D" w:rsidRDefault="007F08D2" w:rsidP="00110B3D">
            <w:pPr>
              <w:spacing w:after="0" w:line="240" w:lineRule="auto"/>
              <w:outlineLvl w:val="0"/>
            </w:pPr>
            <w:r w:rsidRPr="00110B3D">
              <w:t>- observarea sistematică a elevilor</w:t>
            </w:r>
          </w:p>
          <w:p w:rsidR="007F08D2" w:rsidRPr="00110B3D" w:rsidRDefault="007F08D2" w:rsidP="00110B3D">
            <w:pPr>
              <w:spacing w:after="0" w:line="240" w:lineRule="auto"/>
              <w:outlineLvl w:val="0"/>
            </w:pPr>
          </w:p>
          <w:p w:rsidR="007F08D2" w:rsidRPr="00110B3D" w:rsidRDefault="007F08D2" w:rsidP="00110B3D">
            <w:pPr>
              <w:spacing w:after="0" w:line="240" w:lineRule="auto"/>
              <w:outlineLvl w:val="0"/>
            </w:pPr>
          </w:p>
          <w:p w:rsidR="007F08D2" w:rsidRPr="00110B3D" w:rsidRDefault="007F08D2" w:rsidP="00110B3D">
            <w:pPr>
              <w:spacing w:after="0" w:line="240" w:lineRule="auto"/>
              <w:outlineLvl w:val="0"/>
            </w:pPr>
          </w:p>
          <w:p w:rsidR="007F08D2" w:rsidRPr="00110B3D" w:rsidRDefault="007F08D2" w:rsidP="00110B3D">
            <w:pPr>
              <w:spacing w:after="0" w:line="240" w:lineRule="auto"/>
              <w:outlineLvl w:val="0"/>
            </w:pPr>
            <w:r w:rsidRPr="00110B3D">
              <w:t>- desene</w:t>
            </w:r>
          </w:p>
          <w:p w:rsidR="007F08D2" w:rsidRPr="00110B3D" w:rsidRDefault="007F08D2" w:rsidP="00110B3D">
            <w:pPr>
              <w:spacing w:after="0" w:line="240" w:lineRule="auto"/>
              <w:outlineLvl w:val="0"/>
            </w:pPr>
          </w:p>
          <w:p w:rsidR="007F08D2" w:rsidRPr="00110B3D" w:rsidRDefault="007F08D2" w:rsidP="00110B3D">
            <w:pPr>
              <w:spacing w:after="0" w:line="240" w:lineRule="auto"/>
              <w:outlineLvl w:val="0"/>
            </w:pPr>
          </w:p>
          <w:p w:rsidR="007F08D2" w:rsidRPr="00110B3D" w:rsidRDefault="007F08D2" w:rsidP="00110B3D">
            <w:pPr>
              <w:spacing w:after="0" w:line="240" w:lineRule="auto"/>
              <w:outlineLvl w:val="0"/>
            </w:pPr>
          </w:p>
          <w:p w:rsidR="007F08D2" w:rsidRPr="00110B3D" w:rsidRDefault="007F08D2" w:rsidP="00110B3D">
            <w:pPr>
              <w:spacing w:after="0" w:line="240" w:lineRule="auto"/>
              <w:outlineLvl w:val="0"/>
            </w:pPr>
            <w:r w:rsidRPr="00110B3D">
              <w:t>- fișe de lucru</w:t>
            </w:r>
          </w:p>
          <w:p w:rsidR="007F08D2" w:rsidRPr="00110B3D" w:rsidRDefault="007F08D2" w:rsidP="00110B3D">
            <w:pPr>
              <w:spacing w:after="0" w:line="240" w:lineRule="auto"/>
              <w:outlineLvl w:val="0"/>
            </w:pPr>
          </w:p>
          <w:p w:rsidR="007F08D2" w:rsidRPr="00110B3D" w:rsidRDefault="007F08D2" w:rsidP="00110B3D">
            <w:pPr>
              <w:spacing w:after="0" w:line="240" w:lineRule="auto"/>
              <w:outlineLvl w:val="0"/>
            </w:pPr>
          </w:p>
          <w:p w:rsidR="007F08D2" w:rsidRPr="00110B3D" w:rsidRDefault="007F08D2" w:rsidP="00110B3D">
            <w:pPr>
              <w:spacing w:after="0" w:line="240" w:lineRule="auto"/>
              <w:outlineLvl w:val="0"/>
            </w:pPr>
          </w:p>
          <w:p w:rsidR="007F08D2" w:rsidRPr="00110B3D" w:rsidRDefault="007F08D2" w:rsidP="00110B3D">
            <w:pPr>
              <w:spacing w:after="0" w:line="240" w:lineRule="auto"/>
              <w:outlineLvl w:val="0"/>
            </w:pPr>
            <w:r w:rsidRPr="00110B3D">
              <w:t xml:space="preserve">- observarea sistematică </w:t>
            </w:r>
          </w:p>
          <w:p w:rsidR="007F08D2" w:rsidRPr="00110B3D" w:rsidRDefault="007F08D2" w:rsidP="00110B3D">
            <w:pPr>
              <w:spacing w:after="0" w:line="240" w:lineRule="auto"/>
              <w:outlineLvl w:val="0"/>
            </w:pPr>
          </w:p>
          <w:p w:rsidR="007F08D2" w:rsidRPr="00110B3D" w:rsidRDefault="007F08D2" w:rsidP="00110B3D">
            <w:pPr>
              <w:spacing w:after="0" w:line="240" w:lineRule="auto"/>
              <w:outlineLvl w:val="0"/>
            </w:pPr>
          </w:p>
          <w:p w:rsidR="007F08D2" w:rsidRPr="00110B3D" w:rsidRDefault="007F08D2" w:rsidP="00110B3D">
            <w:pPr>
              <w:spacing w:after="0" w:line="240" w:lineRule="auto"/>
              <w:outlineLvl w:val="0"/>
            </w:pPr>
            <w:r w:rsidRPr="00110B3D">
              <w:t>- fișe de lucru</w:t>
            </w:r>
          </w:p>
          <w:p w:rsidR="007F08D2" w:rsidRPr="00110B3D" w:rsidRDefault="007F08D2" w:rsidP="00110B3D">
            <w:pPr>
              <w:spacing w:after="0" w:line="240" w:lineRule="auto"/>
              <w:outlineLvl w:val="0"/>
            </w:pPr>
          </w:p>
          <w:p w:rsidR="007F08D2" w:rsidRPr="00110B3D" w:rsidRDefault="007F08D2" w:rsidP="00110B3D">
            <w:pPr>
              <w:spacing w:after="0" w:line="240" w:lineRule="auto"/>
              <w:outlineLvl w:val="0"/>
            </w:pPr>
          </w:p>
          <w:p w:rsidR="007F08D2" w:rsidRPr="00110B3D" w:rsidRDefault="007F08D2" w:rsidP="00110B3D">
            <w:pPr>
              <w:spacing w:after="0" w:line="240" w:lineRule="auto"/>
              <w:outlineLvl w:val="0"/>
            </w:pPr>
          </w:p>
          <w:p w:rsidR="007F08D2" w:rsidRPr="00110B3D" w:rsidRDefault="007F08D2" w:rsidP="00110B3D">
            <w:pPr>
              <w:spacing w:after="0" w:line="240" w:lineRule="auto"/>
              <w:outlineLvl w:val="0"/>
            </w:pPr>
          </w:p>
          <w:p w:rsidR="007F08D2" w:rsidRPr="00110B3D" w:rsidRDefault="007F08D2" w:rsidP="00110B3D">
            <w:pPr>
              <w:spacing w:after="0" w:line="240" w:lineRule="auto"/>
              <w:outlineLvl w:val="0"/>
              <w:rPr>
                <w:b/>
                <w:sz w:val="28"/>
                <w:szCs w:val="28"/>
              </w:rPr>
            </w:pPr>
            <w:r w:rsidRPr="00110B3D">
              <w:t>- referate</w:t>
            </w:r>
          </w:p>
        </w:tc>
      </w:tr>
      <w:tr w:rsidR="007F08D2" w:rsidRPr="00110B3D" w:rsidTr="00110B3D">
        <w:tc>
          <w:tcPr>
            <w:tcW w:w="817" w:type="dxa"/>
          </w:tcPr>
          <w:p w:rsidR="007F08D2" w:rsidRPr="00110B3D" w:rsidRDefault="007F08D2" w:rsidP="00110B3D">
            <w:pPr>
              <w:spacing w:after="0" w:line="240" w:lineRule="auto"/>
              <w:jc w:val="center"/>
              <w:outlineLvl w:val="0"/>
            </w:pPr>
            <w:r w:rsidRPr="00110B3D">
              <w:t>5.</w:t>
            </w:r>
          </w:p>
        </w:tc>
        <w:tc>
          <w:tcPr>
            <w:tcW w:w="2737" w:type="dxa"/>
          </w:tcPr>
          <w:p w:rsidR="007F08D2" w:rsidRPr="00110B3D" w:rsidRDefault="007F08D2" w:rsidP="00110B3D">
            <w:pPr>
              <w:spacing w:after="0" w:line="240" w:lineRule="auto"/>
            </w:pPr>
            <w:r w:rsidRPr="00110B3D">
              <w:t>- formarea deprinderilor de a selecta informaţia necesară</w:t>
            </w:r>
          </w:p>
          <w:p w:rsidR="007F08D2" w:rsidRPr="00110B3D" w:rsidRDefault="007F08D2" w:rsidP="00110B3D">
            <w:pPr>
              <w:spacing w:after="0" w:line="240" w:lineRule="auto"/>
            </w:pPr>
            <w:r w:rsidRPr="00110B3D">
              <w:t xml:space="preserve">- respectarea regulilor de comportament civilizat </w:t>
            </w:r>
          </w:p>
          <w:p w:rsidR="007F08D2" w:rsidRPr="00110B3D" w:rsidRDefault="007F08D2" w:rsidP="00110B3D">
            <w:pPr>
              <w:spacing w:after="0" w:line="240" w:lineRule="auto"/>
            </w:pPr>
            <w:r w:rsidRPr="00110B3D">
              <w:t>- respectarea normelor de conduita in excursie</w:t>
            </w:r>
          </w:p>
          <w:p w:rsidR="007F08D2" w:rsidRPr="00110B3D" w:rsidRDefault="007F08D2" w:rsidP="00110B3D">
            <w:pPr>
              <w:spacing w:after="0" w:line="240" w:lineRule="auto"/>
            </w:pPr>
          </w:p>
        </w:tc>
        <w:tc>
          <w:tcPr>
            <w:tcW w:w="1777" w:type="dxa"/>
          </w:tcPr>
          <w:p w:rsidR="007F08D2" w:rsidRPr="00110B3D" w:rsidRDefault="007F08D2" w:rsidP="00110B3D">
            <w:pPr>
              <w:spacing w:after="0" w:line="240" w:lineRule="auto"/>
              <w:outlineLvl w:val="0"/>
              <w:rPr>
                <w:b/>
                <w:i/>
              </w:rPr>
            </w:pPr>
            <w:r w:rsidRPr="00110B3D">
              <w:rPr>
                <w:b/>
                <w:i/>
              </w:rPr>
              <w:t>Excursie la Târgu Mureș</w:t>
            </w:r>
          </w:p>
        </w:tc>
        <w:tc>
          <w:tcPr>
            <w:tcW w:w="1777" w:type="dxa"/>
          </w:tcPr>
          <w:p w:rsidR="007F08D2" w:rsidRPr="00110B3D" w:rsidRDefault="007F08D2" w:rsidP="00110B3D">
            <w:pPr>
              <w:spacing w:after="0" w:line="240" w:lineRule="auto"/>
              <w:jc w:val="center"/>
              <w:outlineLvl w:val="0"/>
            </w:pPr>
            <w:r w:rsidRPr="00110B3D">
              <w:t>Vineri</w:t>
            </w:r>
          </w:p>
          <w:p w:rsidR="007F08D2" w:rsidRPr="00110B3D" w:rsidRDefault="007F08D2" w:rsidP="00110B3D">
            <w:pPr>
              <w:spacing w:after="0" w:line="240" w:lineRule="auto"/>
              <w:jc w:val="center"/>
              <w:outlineLvl w:val="0"/>
            </w:pPr>
            <w:r w:rsidRPr="00110B3D">
              <w:t>26.04.2018</w:t>
            </w:r>
          </w:p>
        </w:tc>
        <w:tc>
          <w:tcPr>
            <w:tcW w:w="1778" w:type="dxa"/>
          </w:tcPr>
          <w:p w:rsidR="007F08D2" w:rsidRPr="00110B3D" w:rsidRDefault="007F08D2" w:rsidP="00110B3D">
            <w:pPr>
              <w:spacing w:after="0" w:line="240" w:lineRule="auto"/>
              <w:outlineLvl w:val="0"/>
            </w:pPr>
            <w:r w:rsidRPr="00110B3D">
              <w:t>- Activitate culturală</w:t>
            </w:r>
          </w:p>
        </w:tc>
        <w:tc>
          <w:tcPr>
            <w:tcW w:w="1778" w:type="dxa"/>
          </w:tcPr>
          <w:p w:rsidR="007F08D2" w:rsidRPr="00110B3D" w:rsidRDefault="007F08D2" w:rsidP="00110B3D">
            <w:pPr>
              <w:spacing w:after="0" w:line="240" w:lineRule="auto"/>
            </w:pPr>
            <w:r w:rsidRPr="00110B3D">
              <w:t>Prof . Tellman Gabriela</w:t>
            </w:r>
          </w:p>
          <w:p w:rsidR="007F08D2" w:rsidRPr="00110B3D" w:rsidRDefault="007F08D2" w:rsidP="00110B3D">
            <w:pPr>
              <w:spacing w:after="0" w:line="240" w:lineRule="auto"/>
            </w:pPr>
            <w:r w:rsidRPr="00110B3D">
              <w:t>Prof. Vasilie Simona</w:t>
            </w:r>
          </w:p>
          <w:p w:rsidR="007F08D2" w:rsidRPr="00110B3D" w:rsidRDefault="007F08D2" w:rsidP="00110B3D">
            <w:pPr>
              <w:spacing w:after="0" w:line="240" w:lineRule="auto"/>
            </w:pPr>
            <w:r w:rsidRPr="00110B3D">
              <w:t xml:space="preserve">Prof. Danciu Bogdan </w:t>
            </w:r>
          </w:p>
          <w:p w:rsidR="007F08D2" w:rsidRPr="00110B3D" w:rsidRDefault="007F08D2" w:rsidP="00110B3D">
            <w:pPr>
              <w:spacing w:after="0" w:line="240" w:lineRule="auto"/>
            </w:pPr>
            <w:r w:rsidRPr="00110B3D">
              <w:t>Prof. Obrenovici Lucia</w:t>
            </w:r>
          </w:p>
          <w:p w:rsidR="007F08D2" w:rsidRPr="00110B3D" w:rsidRDefault="007F08D2" w:rsidP="00110B3D">
            <w:pPr>
              <w:spacing w:after="0" w:line="240" w:lineRule="auto"/>
            </w:pPr>
            <w:r w:rsidRPr="00110B3D">
              <w:t>Prof. Matiș Valeria</w:t>
            </w:r>
          </w:p>
          <w:p w:rsidR="007F08D2" w:rsidRPr="00110B3D" w:rsidRDefault="007F08D2" w:rsidP="00110B3D">
            <w:pPr>
              <w:spacing w:after="0" w:line="240" w:lineRule="auto"/>
            </w:pPr>
            <w:r w:rsidRPr="00110B3D">
              <w:t>Prof. Pepenar Ciprian</w:t>
            </w:r>
          </w:p>
          <w:p w:rsidR="007F08D2" w:rsidRPr="00110B3D" w:rsidRDefault="007F08D2" w:rsidP="00110B3D">
            <w:pPr>
              <w:spacing w:after="0" w:line="240" w:lineRule="auto"/>
            </w:pPr>
            <w:r w:rsidRPr="00110B3D">
              <w:t>Prof. Hodean Ioan</w:t>
            </w:r>
          </w:p>
          <w:p w:rsidR="007F08D2" w:rsidRPr="00110B3D" w:rsidRDefault="007F08D2" w:rsidP="00110B3D">
            <w:pPr>
              <w:spacing w:after="0" w:line="240" w:lineRule="auto"/>
              <w:outlineLvl w:val="0"/>
            </w:pPr>
          </w:p>
        </w:tc>
        <w:tc>
          <w:tcPr>
            <w:tcW w:w="1918" w:type="dxa"/>
          </w:tcPr>
          <w:p w:rsidR="007F08D2" w:rsidRPr="00110B3D" w:rsidRDefault="007F08D2" w:rsidP="00110B3D">
            <w:pPr>
              <w:spacing w:after="0" w:line="240" w:lineRule="auto"/>
              <w:jc w:val="center"/>
              <w:outlineLvl w:val="0"/>
            </w:pPr>
            <w:r w:rsidRPr="00110B3D">
              <w:t>Elevii claselor V-VIII</w:t>
            </w:r>
          </w:p>
        </w:tc>
        <w:tc>
          <w:tcPr>
            <w:tcW w:w="1985" w:type="dxa"/>
          </w:tcPr>
          <w:p w:rsidR="007F08D2" w:rsidRPr="00110B3D" w:rsidRDefault="007F08D2" w:rsidP="00110B3D">
            <w:pPr>
              <w:spacing w:after="0" w:line="240" w:lineRule="auto"/>
              <w:outlineLvl w:val="0"/>
            </w:pPr>
            <w:r w:rsidRPr="00110B3D">
              <w:t>- fotografii</w:t>
            </w:r>
          </w:p>
          <w:p w:rsidR="007F08D2" w:rsidRPr="00110B3D" w:rsidRDefault="007F08D2" w:rsidP="00110B3D">
            <w:pPr>
              <w:spacing w:after="0" w:line="240" w:lineRule="auto"/>
              <w:outlineLvl w:val="0"/>
            </w:pPr>
            <w:r w:rsidRPr="00110B3D">
              <w:t>- jurnal de excursie</w:t>
            </w:r>
          </w:p>
        </w:tc>
      </w:tr>
    </w:tbl>
    <w:p w:rsidR="007F08D2" w:rsidRDefault="007F08D2" w:rsidP="00455592">
      <w:pPr>
        <w:outlineLvl w:val="0"/>
      </w:pPr>
    </w:p>
    <w:p w:rsidR="007F08D2" w:rsidRPr="000B5B42" w:rsidRDefault="007F08D2" w:rsidP="00455592">
      <w:pPr>
        <w:outlineLvl w:val="0"/>
        <w:rPr>
          <w:b/>
          <w:sz w:val="24"/>
          <w:szCs w:val="24"/>
        </w:rPr>
      </w:pPr>
      <w:r w:rsidRPr="000B5B42">
        <w:rPr>
          <w:b/>
          <w:sz w:val="24"/>
          <w:szCs w:val="24"/>
        </w:rPr>
        <w:t>DIRECTOR</w:t>
      </w:r>
    </w:p>
    <w:p w:rsidR="007F08D2" w:rsidRPr="000B5B42" w:rsidRDefault="007F08D2" w:rsidP="00455592">
      <w:pPr>
        <w:outlineLvl w:val="0"/>
        <w:rPr>
          <w:b/>
          <w:sz w:val="24"/>
          <w:szCs w:val="24"/>
        </w:rPr>
      </w:pPr>
      <w:r w:rsidRPr="000B5B42">
        <w:rPr>
          <w:b/>
          <w:sz w:val="24"/>
          <w:szCs w:val="24"/>
        </w:rPr>
        <w:t>PROF. TELLMAN GABRIELA</w:t>
      </w:r>
    </w:p>
    <w:p w:rsidR="007F08D2" w:rsidRPr="000B5B42" w:rsidRDefault="007F08D2" w:rsidP="00A61588">
      <w:pPr>
        <w:rPr>
          <w:b/>
          <w:sz w:val="24"/>
          <w:szCs w:val="24"/>
        </w:rPr>
      </w:pPr>
    </w:p>
    <w:p w:rsidR="007F08D2" w:rsidRPr="00D72289" w:rsidRDefault="007F08D2" w:rsidP="00A61588">
      <w:pPr>
        <w:rPr>
          <w:b/>
          <w:sz w:val="28"/>
          <w:szCs w:val="28"/>
        </w:rPr>
      </w:pPr>
    </w:p>
    <w:p w:rsidR="007F08D2" w:rsidRDefault="007F08D2" w:rsidP="00A61588"/>
    <w:p w:rsidR="007F08D2" w:rsidRDefault="007F08D2"/>
    <w:sectPr w:rsidR="007F08D2" w:rsidSect="000B5B42">
      <w:pgSz w:w="16838" w:h="11906" w:orient="landscape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A47B3F"/>
    <w:multiLevelType w:val="hybridMultilevel"/>
    <w:tmpl w:val="9FF065BE"/>
    <w:lvl w:ilvl="0" w:tplc="7E168F72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969161A"/>
    <w:multiLevelType w:val="hybridMultilevel"/>
    <w:tmpl w:val="784C5C76"/>
    <w:lvl w:ilvl="0" w:tplc="F536A5A0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B7D344D"/>
    <w:multiLevelType w:val="hybridMultilevel"/>
    <w:tmpl w:val="9F60C94C"/>
    <w:lvl w:ilvl="0" w:tplc="F4F02B7C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BEA13EB"/>
    <w:multiLevelType w:val="hybridMultilevel"/>
    <w:tmpl w:val="733A0EA6"/>
    <w:lvl w:ilvl="0" w:tplc="28D015BE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EC77244"/>
    <w:multiLevelType w:val="hybridMultilevel"/>
    <w:tmpl w:val="7AC09190"/>
    <w:lvl w:ilvl="0" w:tplc="1FD8FBAC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E716828"/>
    <w:multiLevelType w:val="hybridMultilevel"/>
    <w:tmpl w:val="AA3C4B88"/>
    <w:lvl w:ilvl="0" w:tplc="FD762E1E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612190E"/>
    <w:multiLevelType w:val="hybridMultilevel"/>
    <w:tmpl w:val="140692D8"/>
    <w:lvl w:ilvl="0" w:tplc="72C8F16A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AFA1D7B"/>
    <w:multiLevelType w:val="hybridMultilevel"/>
    <w:tmpl w:val="49187D96"/>
    <w:lvl w:ilvl="0" w:tplc="8646BD50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1"/>
  </w:num>
  <w:num w:numId="4">
    <w:abstractNumId w:val="4"/>
  </w:num>
  <w:num w:numId="5">
    <w:abstractNumId w:val="0"/>
  </w:num>
  <w:num w:numId="6">
    <w:abstractNumId w:val="6"/>
  </w:num>
  <w:num w:numId="7">
    <w:abstractNumId w:val="5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61588"/>
    <w:rsid w:val="000B11E4"/>
    <w:rsid w:val="000B5B42"/>
    <w:rsid w:val="00110B3D"/>
    <w:rsid w:val="00127D55"/>
    <w:rsid w:val="00455592"/>
    <w:rsid w:val="00475933"/>
    <w:rsid w:val="006017E5"/>
    <w:rsid w:val="00616375"/>
    <w:rsid w:val="007B0318"/>
    <w:rsid w:val="007F08D2"/>
    <w:rsid w:val="00827901"/>
    <w:rsid w:val="00A61588"/>
    <w:rsid w:val="00A731A8"/>
    <w:rsid w:val="00AD170C"/>
    <w:rsid w:val="00C4409D"/>
    <w:rsid w:val="00CF72F0"/>
    <w:rsid w:val="00D106B0"/>
    <w:rsid w:val="00D722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1588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A615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A61588"/>
    <w:rPr>
      <w:rFonts w:ascii="Calibri" w:eastAsia="Times New Roman" w:hAnsi="Calibri" w:cs="Times New Roman"/>
    </w:rPr>
  </w:style>
  <w:style w:type="character" w:styleId="Hyperlink">
    <w:name w:val="Hyperlink"/>
    <w:basedOn w:val="DefaultParagraphFont"/>
    <w:uiPriority w:val="99"/>
    <w:rsid w:val="00A61588"/>
    <w:rPr>
      <w:rFonts w:cs="Times New Roman"/>
      <w:color w:val="0000FF"/>
      <w:u w:val="single"/>
    </w:rPr>
  </w:style>
  <w:style w:type="table" w:styleId="TableGrid">
    <w:name w:val="Table Grid"/>
    <w:basedOn w:val="TableNormal"/>
    <w:uiPriority w:val="99"/>
    <w:rsid w:val="00A6158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A6158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scoalarapolt@yahoo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88</TotalTime>
  <Pages>5</Pages>
  <Words>773</Words>
  <Characters>4485</Characters>
  <Application>Microsoft Office Outlook</Application>
  <DocSecurity>0</DocSecurity>
  <Lines>0</Lines>
  <Paragraphs>0</Paragraphs>
  <ScaleCrop>false</ScaleCrop>
  <Company>Unitate Scolara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</dc:creator>
  <cp:keywords/>
  <dc:description/>
  <cp:lastModifiedBy>user</cp:lastModifiedBy>
  <cp:revision>5</cp:revision>
  <cp:lastPrinted>2018-03-20T08:05:00Z</cp:lastPrinted>
  <dcterms:created xsi:type="dcterms:W3CDTF">2018-03-19T15:27:00Z</dcterms:created>
  <dcterms:modified xsi:type="dcterms:W3CDTF">2018-03-20T08:06:00Z</dcterms:modified>
</cp:coreProperties>
</file>